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3.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body>
    <w:p w14:paraId="6bbc4c46">
      <w:pPr>
        <w:pStyle w:val="LBNameoftheParty"/>
      </w:pPr>
      <w:r>
        <w:t xml:space="preserve">Договор </w:t>
      </w:r>
      <w:bookmarkStart w:id="0" w:name="_Hlk17981867"/>
      <w:r>
        <w:t xml:space="preserve">№ </w:t>
      </w:r>
      <w:r>
        <w:fldChar w:fldCharType="begin" w:fldLock="true"/>
        <w:instrText xml:space="preserve">LBVARIABLE \id "27650"</w:instrText>
        <w:fldChar w:fldCharType="separate"/>
      </w:r>
      <w:r>
        <w:t>_______________</w:t>
      </w:r>
      <w:r>
        <w:fldChar w:fldCharType="end"/>
      </w:r>
    </w:p>
    <w:p w14:paraId="31c71044">
      <w:pPr>
        <w:pStyle w:val="LBNameoftheParty"/>
      </w:pPr>
      <w:r>
        <w:t xml:space="preserve">на </w:t>
      </w:r>
      <w:bookmarkEnd w:id="0"/>
      <w:r>
        <w:t xml:space="preserve">выполнение работ по текущему ремонту отделения почтовой связи </w:t>
      </w:r>
      <w:r>
        <w:fldChar w:fldCharType="begin" w:fldLock="true"/>
        <w:instrText xml:space="preserve">LBVARIABLE \id "76816"</w:instrText>
        <w:fldChar w:fldCharType="separate"/>
      </w:r>
      <w:r>
        <w:t>628162</w:t>
      </w:r>
      <w:r>
        <w:fldChar w:fldCharType="end"/>
      </w:r>
      <w:r>
        <w:t xml:space="preserve"> УФПС </w:t>
      </w:r>
      <w:r>
        <w:fldChar w:fldCharType="begin" w:fldLock="true"/>
        <w:instrText xml:space="preserve">LBVARIABLE \id "76817" \grammarCase "genitive"</w:instrText>
        <w:fldChar w:fldCharType="separate"/>
      </w:r>
      <w:r>
        <w:t xml:space="preserve">Ханты-Мансийского автономного округа - Югры</w:t>
      </w:r>
      <w:r>
        <w:fldChar w:fldCharType="end"/>
      </w:r>
      <w:r>
        <w:t xml:space="preserve"> АО "Почта России", расположенного по адресу: </w:t>
      </w:r>
      <w:r>
        <w:fldChar w:fldCharType="begin" w:fldLock="true"/>
        <w:instrText xml:space="preserve">LBVARIABLE \id "76818"</w:instrText>
        <w:fldChar w:fldCharType="separate"/>
      </w:r>
      <w:r>
        <w:t xml:space="preserve">Ханты-Мансийский автономный округ - Югра, г.Белоярский, мкр. 3, д. 1</w:t>
      </w:r>
      <w:r>
        <w:fldChar w:fldCharType="end"/>
      </w:r>
    </w:p>
    <w:p w14:paraId="3cc7ddd7">
      <w:pPr>
        <w:pStyle w:val="LBNameoftheParty"/>
      </w:pPr>
    </w:p>
    <w:tbl>
      <w:tblPr>
        <w:tblStyle w:val="a3"/>
        <w:tblW w:w="9498" w:type="dxa"/>
        <w:tblInd w:w="-142" w:type="dxa"/>
        <w:tblLayout w:type="fixed"/>
      </w:tblPr>
      <w:tblGrid>
        <w:gridCol w:w="4672"/>
        <w:gridCol w:w="4826"/>
      </w:tblGrid>
      <w:tr>
        <w:tc>
          <w:tcPr>
            <w:tcW w:w="4672" w:type="dxa"/>
          </w:tcPr>
          <w:p w14:paraId="5a96527a">
            <w:pPr>
              <w:pStyle w:val="LBScheduleBodytext"/>
            </w:pPr>
            <w:r>
              <w:t>«___»______________20__г.</w:t>
            </w:r>
          </w:p>
        </w:tc>
        <w:tc>
          <w:tcPr>
            <w:tcW w:w="4826" w:type="dxa"/>
          </w:tcPr>
          <w:p w14:paraId="53e6f633">
            <w:pPr>
              <w:pStyle w:val="LBScheduleBodytext"/>
              <w:jc w:val="right"/>
            </w:pPr>
            <w:r>
              <w:fldChar w:fldCharType="begin" w:fldLock="true"/>
              <w:instrText xml:space="preserve">LBVARIABLE \id "47641"</w:instrText>
              <w:fldChar w:fldCharType="separate"/>
            </w:r>
            <w:r>
              <w:t xml:space="preserve">г. Ханты-Мансийск</w:t>
            </w:r>
            <w:r>
              <w:fldChar w:fldCharType="end"/>
            </w:r>
            <w:r>
              <w:t xml:space="preserve"> </w:t>
            </w:r>
          </w:p>
        </w:tc>
      </w:tr>
      <w:tr>
        <w:tc>
          <w:tcPr>
            <w:tcW w:w="4672" w:type="dxa"/>
          </w:tcPr>
          <w:p w14:paraId="6af0ab69">
            <w:pPr>
              <w:pStyle w:val="LBBodyText1"/>
            </w:pPr>
          </w:p>
        </w:tc>
        <w:tc>
          <w:tcPr>
            <w:tcW w:w="4826" w:type="dxa"/>
          </w:tcPr>
          <w:p w14:paraId="2decdb93">
            <w:pPr>
              <w:pStyle w:val="LBBodyText1"/>
              <w:jc w:val="right"/>
            </w:pPr>
          </w:p>
        </w:tc>
      </w:tr>
    </w:tbl>
    <w:p w14:paraId="71fd782a">
      <w:pPr>
        <w:pStyle w:val="LBBodyText1"/>
      </w:pPr>
      <w:r>
        <w:rPr>
          <w:b/>
        </w:rPr>
        <w:t xml:space="preserve">АО «Почта России»</w:t>
      </w:r>
      <w:r>
        <w:t xml:space="preserve"> (далее – </w:t>
      </w:r>
      <w:r>
        <w:rPr>
          <w:b/>
        </w:rPr>
        <w:t>Заказчик</w:t>
      </w:r>
      <w:r>
        <w:t>)</w:t>
      </w:r>
      <w:r>
        <w:fldChar w:fldCharType="begin" w:fldLock="true"/>
        <w:instrText xml:space="preserve">LBVARIABLE \id "32904"</w:instrText>
        <w:fldChar w:fldCharType="separate"/>
      </w:r>
      <w:r>
        <w:t xml:space="preserve">, от </w:t>
      </w:r>
      <w:r>
        <w:fldChar w:fldCharType="begin" w:fldLock="true"/>
        <w:instrText xml:space="preserve">LBVARIABLE \id "64347"</w:instrText>
        <w:fldChar w:fldCharType="separate"/>
      </w:r>
      <w:r>
        <w:t xml:space="preserve">УФПС СВЕРДЛОВСКОЙ ОБЛАСТИ</w:t>
      </w:r>
      <w:r>
        <w:fldChar w:fldCharType="end"/>
      </w:r>
      <w:r>
        <w:fldChar w:fldCharType="end"/>
      </w:r>
      <w:r>
        <w:t xml:space="preserve">, </w:t>
      </w:r>
      <w:r>
        <w:fldChar w:fldCharType="begin" w:fldLock="true"/>
        <w:instrText xml:space="preserve">LBVARIABLE \id "32906"</w:instrText>
        <w:fldChar w:fldCharType="separate"/>
      </w:r>
      <w:r>
        <w:t xml:space="preserve">в лице </w:t>
      </w:r>
      <w:r>
        <w:fldChar w:fldCharType="begin" w:fldLock="true"/>
        <w:instrText xml:space="preserve">LBVARIABLE \id "47643" \grammarCase "genitive" \letterCase "normal" \rounding "none" \dateFormat "dd.mm.yyyy" \moneyFormat "0,000.##" \numeral "cardinal"</w:instrText>
        <w:fldChar w:fldCharType="separate"/>
      </w:r>
      <w:r>
        <w:t xml:space="preserve">директора УФПС Свердловской области</w:t>
      </w:r>
      <w:r>
        <w:fldChar w:fldCharType="end"/>
      </w:r>
      <w:r>
        <w:t xml:space="preserve"> </w:t>
      </w:r>
      <w:r>
        <w:fldChar w:fldCharType="begin" w:fldLock="true"/>
        <w:instrText xml:space="preserve">LBVARIABLE \id "47644" \grammarCase "genitive" \letterCase "camel" \rounding "none" \dateFormat "dd.mm.yyyy" \moneyFormat "0,000.##" \numeral "cardinal"</w:instrText>
        <w:fldChar w:fldCharType="separate"/>
      </w:r>
      <w:r>
        <w:t xml:space="preserve">Алемасовой Натальи Владиславовны</w:t>
      </w:r>
      <w:r>
        <w:fldChar w:fldCharType="end"/>
      </w:r>
      <w:r>
        <w:t xml:space="preserve">, действующего (-ей) на основании </w:t>
      </w:r>
      <w:r>
        <w:fldChar w:fldCharType="begin" w:fldLock="true"/>
        <w:instrText xml:space="preserve">LBVARIABLE \id "47645" \grammarCase "genitive"</w:instrText>
        <w:fldChar w:fldCharType="separate"/>
      </w:r>
      <w:r>
        <w:t xml:space="preserve">машиночитаемой доверенности, удостоверенной 16 июня 2025 года, единый регистрационный номер: 9efb4630-6a99-47b7-a30b-fc81f97d1f59</w:t>
      </w:r>
      <w:r>
        <w:fldChar w:fldCharType="end"/>
      </w:r>
      <w:r>
        <w:fldChar w:fldCharType="end"/>
      </w:r>
      <w:r>
        <w:t xml:space="preserve">, с одной стороны,</w:t>
      </w:r>
    </w:p>
    <w:p w14:paraId="23f7d0e1">
      <w:pPr>
        <w:pStyle w:val="LBBodyText1"/>
      </w:pPr>
      <w:r>
        <w:fldChar w:fldCharType="begin" w:fldLock="true"/>
        <w:instrText xml:space="preserve">LBVARIABLE \id "27650" \displaced</w:instrText>
        <w:fldChar w:fldCharType="separate"/>
      </w:r>
      <w:r>
        <w:t xml:space="preserve">и ___________________________________</w:t>
      </w:r>
      <w:r>
        <w:rPr>
          <w:vertAlign w:val="superscript"/>
        </w:rPr>
        <w:footnoteReference w:id="1"/>
      </w:r>
      <w:r>
        <w:t xml:space="preserve">, (далее – </w:t>
      </w:r>
      <w:r>
        <w:rPr>
          <w:b/>
        </w:rPr>
        <w:t>Подрядчик</w:t>
      </w:r>
      <w:r>
        <w:t xml:space="preserve">), в лице ________________________________</w:t>
      </w:r>
      <w:r>
        <w:rPr>
          <w:vertAlign w:val="superscript"/>
        </w:rPr>
        <w:footnoteReference w:id="2"/>
      </w:r>
      <w:r>
        <w:t xml:space="preserve">, действующего (-ей) на основании ___________________</w:t>
      </w:r>
      <w:r>
        <w:rPr>
          <w:vertAlign w:val="superscript"/>
        </w:rPr>
        <w:footnoteReference w:id="3"/>
      </w:r>
      <w:r>
        <w:t xml:space="preserve">, с другой стороны, вместе именуемые в дальнейшем Стороны, заключили настоящий Договор (далее – </w:t>
      </w:r>
      <w:r>
        <w:rPr>
          <w:b/>
        </w:rPr>
        <w:t>Договор</w:t>
      </w:r>
      <w:r>
        <w:t xml:space="preserve">) о нижеследующем:</w:t>
      </w:r>
      <w:r>
        <w:fldChar w:fldCharType="end"/>
      </w:r>
    </w:p>
    <w:p w14:paraId="0b7ae878">
      <w:pPr>
        <w:pStyle w:val="LBGovstyle1"/>
      </w:pPr>
      <w:r>
        <w:t xml:space="preserve">Индивидуальные условия Договора</w:t>
      </w:r>
    </w:p>
    <w:tbl>
      <w:tblPr>
        <w:tblStyle w:val="a3"/>
        <w:tblW w:w="9493" w:type="dxa"/>
        <w:tblpPr w:vertAnchor="text" w:tblpY="1" w:tblpXSpec="right" w:leftFromText="180" w:rightFromText="180"/>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Overlap w:val="never"/>
        <w:tblLayout w:type="fixed"/>
      </w:tblPr>
      <w:tblGrid>
        <w:gridCol w:w="846"/>
        <w:gridCol w:w="2410"/>
        <w:gridCol w:w="850"/>
        <w:gridCol w:w="2268"/>
        <w:gridCol w:w="425"/>
        <w:gridCol w:w="2694"/>
      </w:tblGrid>
      <w:tr>
        <w:tc>
          <w:tcPr>
            <w:tcW w:w="846" w:type="dxa"/>
          </w:tcPr>
          <w:p w14:paraId="05350bc1">
            <w:pPr>
              <w:pStyle w:val="LBBodyText1"/>
            </w:pPr>
            <w:r>
              <w:rPr>
                <w:b/>
              </w:rPr>
              <w:t xml:space="preserve">№ п/п</w:t>
            </w:r>
          </w:p>
        </w:tc>
        <w:tc>
          <w:tcPr>
            <w:tcW w:w="2410" w:type="dxa"/>
          </w:tcPr>
          <w:p w14:paraId="5f109b84">
            <w:pPr>
              <w:pStyle w:val="LBBodyText1"/>
            </w:pPr>
            <w:r>
              <w:rPr>
                <w:b/>
              </w:rPr>
              <w:t>Наименование</w:t>
            </w:r>
          </w:p>
        </w:tc>
        <w:tc>
          <w:tcPr>
            <w:tcW w:w="6237" w:type="dxa"/>
            <w:gridSpan w:val="4"/>
          </w:tcPr>
          <w:p w14:paraId="1b2afdd5">
            <w:pPr>
              <w:pStyle w:val="LBBodyText1"/>
            </w:pPr>
            <w:r>
              <w:rPr>
                <w:b/>
              </w:rPr>
              <w:t>Содержание</w:t>
            </w:r>
          </w:p>
        </w:tc>
      </w:tr>
      <w:tr>
        <w:tc>
          <w:tcPr>
            <w:tcW w:w="846" w:type="dxa"/>
          </w:tcPr>
          <w:p w14:paraId="5840ee17">
            <w:pPr>
              <w:pStyle w:val="LBBodyText1"/>
              <w:numPr>
                <w:numId w:val="44"/>
                <w:ilvl w:val="1"/>
              </w:numPr>
            </w:pPr>
            <w:bookmarkStart w:id="1" w:name="_Hlk24516970"/>
            <w:bookmarkEnd w:id="1"/>
          </w:p>
        </w:tc>
        <w:tc>
          <w:tcPr>
            <w:tcW w:w="2410" w:type="dxa"/>
          </w:tcPr>
          <w:p w14:paraId="4dfadac5">
            <w:pPr>
              <w:pStyle w:val="LBBodyText1"/>
            </w:pPr>
            <w:r>
              <w:t xml:space="preserve">Отделение почтовой связи (далее – Объект, ОПС)</w:t>
            </w:r>
          </w:p>
        </w:tc>
        <w:tc>
          <w:tcPr>
            <w:tcW w:w="6237" w:type="dxa"/>
            <w:gridSpan w:val="4"/>
          </w:tcPr>
          <w:p w14:paraId="2ba79f6b">
            <w:pPr>
              <w:pStyle w:val="LBBodyText1"/>
            </w:pPr>
            <w:r>
              <w:t xml:space="preserve">Отделение почтовой связи </w:t>
            </w:r>
            <w:r>
              <w:fldChar w:fldCharType="begin" w:fldLock="true"/>
              <w:instrText xml:space="preserve">LBVARIABLE \id "76816"</w:instrText>
              <w:fldChar w:fldCharType="separate"/>
            </w:r>
            <w:r>
              <w:t>628162</w:t>
            </w:r>
            <w:r>
              <w:fldChar w:fldCharType="end"/>
            </w:r>
            <w:r>
              <w:t xml:space="preserve"> УФПС </w:t>
            </w:r>
            <w:r>
              <w:fldChar w:fldCharType="begin" w:fldLock="true"/>
              <w:instrText xml:space="preserve">LBVARIABLE \id "76817" \grammarCase "genitive"</w:instrText>
              <w:fldChar w:fldCharType="separate"/>
            </w:r>
            <w:r>
              <w:t xml:space="preserve">Ханты-Мансийского автономного округа - Югры</w:t>
            </w:r>
            <w:r>
              <w:fldChar w:fldCharType="end"/>
            </w:r>
            <w:r>
              <w:t xml:space="preserve"> АО «Почта России», расположенное по адресу: </w:t>
            </w:r>
            <w:r>
              <w:fldChar w:fldCharType="begin" w:fldLock="true"/>
              <w:instrText xml:space="preserve">LBVARIABLE \id "76818"</w:instrText>
              <w:fldChar w:fldCharType="separate"/>
            </w:r>
            <w:r>
              <w:t xml:space="preserve">Ханты-Мансийский автономный округ - Югра, г.Белоярский, мкр. 3, д. 1</w:t>
            </w:r>
            <w:r>
              <w:fldChar w:fldCharType="end"/>
            </w:r>
            <w:r>
              <w:t>.</w:t>
            </w:r>
          </w:p>
        </w:tc>
      </w:tr>
      <w:tr>
        <w:tc>
          <w:tcPr>
            <w:tcW w:w="846" w:type="dxa"/>
          </w:tcPr>
          <w:p w14:paraId="64c6d915">
            <w:pPr>
              <w:pStyle w:val="LBBodyText1"/>
              <w:numPr>
                <w:numId w:val="44"/>
                <w:ilvl w:val="1"/>
              </w:numPr>
            </w:pPr>
          </w:p>
        </w:tc>
        <w:tc>
          <w:tcPr>
            <w:tcW w:w="2410" w:type="dxa"/>
          </w:tcPr>
          <w:p w14:paraId="3b82e88d">
            <w:pPr>
              <w:pStyle w:val="LBBodyText1"/>
            </w:pPr>
            <w:r>
              <w:t xml:space="preserve">Выполняемые работы по текущему ремонту ОПС (далее – Работы)</w:t>
            </w:r>
          </w:p>
        </w:tc>
        <w:tc>
          <w:tcPr>
            <w:tcW w:w="6237" w:type="dxa"/>
            <w:gridSpan w:val="4"/>
          </w:tcPr>
          <w:p w14:paraId="28202e9c">
            <w:pPr>
              <w:rPr>
                <w:sz w:val="24"/>
              </w:rPr>
            </w:pPr>
            <w:r>
              <w:rPr>
                <w:sz w:val="24"/>
              </w:rPr>
              <w:t xml:space="preserve">Выполнение работ по текущему ремонту ОПС. </w:t>
            </w:r>
          </w:p>
          <w:p w14:paraId="75a8d1ca">
            <w:pPr>
              <w:rPr>
                <w:sz w:val="24"/>
              </w:rPr>
            </w:pPr>
          </w:p>
          <w:p w14:paraId="68851848">
            <w:pPr>
              <w:rPr>
                <w:sz w:val="24"/>
              </w:rPr>
            </w:pPr>
            <w:r>
              <w:rPr>
                <w:sz w:val="24"/>
              </w:rPr>
              <w:t xml:space="preserve">Перечень и объем Работ, требования к Работам и результатам Работ, Подрядчику, сроки и порядок выполнения Работ указаны в Договоре и техническом задании (приложение № 1 к Договору) (далее – Техническое задание). </w:t>
            </w:r>
          </w:p>
          <w:p w14:paraId="5501838e">
            <w:pPr>
              <w:rPr>
                <w:sz w:val="24"/>
              </w:rPr>
            </w:pPr>
          </w:p>
          <w:p w14:paraId="3620d307">
            <w:pPr>
              <w:rPr>
                <w:sz w:val="24"/>
              </w:rPr>
            </w:pPr>
            <w:r>
              <w:rPr>
                <w:sz w:val="24"/>
              </w:rPr>
              <w:t xml:space="preserve">Работы выполняются в соответствии с ведомостью объемов работ (приложение № 1 к Техническому заданию). </w:t>
            </w:r>
          </w:p>
          <w:p w14:paraId="244c715c">
            <w:pPr>
              <w:pStyle w:val="LBBodyText1"/>
            </w:pPr>
          </w:p>
          <w:p w14:paraId="23a5aaa5">
            <w:pPr>
              <w:pStyle w:val="LBBodyText1"/>
            </w:pPr>
            <w:r>
              <w:t xml:space="preserve">Объем и перечень выполняемых Работ сформированы на основании дефектной ведомости, составленной по форме приложения № 1.1 к Договору, по результатам обследования Объекта, подлежащего ремонту, и отражены в ведомости объемов работ (приложение № 1 к Техническому заданию).</w:t>
            </w:r>
          </w:p>
        </w:tc>
      </w:tr>
      <w:tr>
        <w:tc>
          <w:tcPr>
            <w:tcW w:w="846" w:type="dxa"/>
          </w:tcPr>
          <w:p w14:paraId="286962ae">
            <w:pPr>
              <w:pStyle w:val="LBBodyText1"/>
              <w:numPr>
                <w:numId w:val="44"/>
                <w:ilvl w:val="1"/>
              </w:numPr>
            </w:pPr>
            <w:bookmarkStart w:id="2" w:name="_Ref35444420"/>
            <w:bookmarkEnd w:id="2"/>
          </w:p>
        </w:tc>
        <w:tc>
          <w:tcPr>
            <w:tcW w:w="2410" w:type="dxa"/>
          </w:tcPr>
          <w:p w14:paraId="6dfb85b3">
            <w:pPr>
              <w:pStyle w:val="LBBodyText1"/>
            </w:pPr>
            <w:r>
              <w:t xml:space="preserve">Цена Договора</w:t>
            </w:r>
          </w:p>
        </w:tc>
        <w:tc>
          <w:tcPr>
            <w:tcW w:w="6237" w:type="dxa"/>
            <w:gridSpan w:val="4"/>
          </w:tcPr>
          <w:p w14:paraId="654511b8">
            <w:pPr>
              <w:pStyle w:val="MsoNormaldoczillaStyle3"/>
              <w:jc w:val="both"/>
              <w:spacing w:after="0"/>
            </w:pPr>
            <w:r>
              <w:rPr>
                <w:sz w:val="24"/>
                <w:rFonts w:ascii="Times New Roman" w:hAnsi="Times New Roman"/>
              </w:rPr>
              <w:fldChar w:fldCharType="begin" w:fldLock="true"/>
              <w:instrText xml:space="preserve">LBVARIABLE \id "27650" \displaced</w:instrText>
              <w:fldChar w:fldCharType="separate"/>
            </w:r>
            <w:r>
              <w:rPr>
                <w:sz w:val="24"/>
                <w:rFonts w:ascii="Times New Roman" w:hAnsi="Times New Roman"/>
              </w:rPr>
              <w:t xml:space="preserve">Необходимо выбрать один из вариантов:</w:t>
            </w:r>
          </w:p>
          <w:p w14:paraId="25c5bd0d">
            <w:pPr>
              <w:pStyle w:val="MsoNormaldoczillaStyle3"/>
              <w:rPr>
                <w:i w:val="false"/>
                <w:sz w:val="24"/>
                <w:rFonts w:ascii="Times New Roman" w:hAnsi="Times New Roman"/>
                <w:lang w:val="ru-RU"/>
              </w:rPr>
              <w:jc w:val="both"/>
              <w:spacing w:after="0" w:line="256" w:lineRule="auto"/>
            </w:pPr>
            <w:r>
              <w:rPr>
                <w:i w:val="false"/>
                <w:sz w:val="24"/>
                <w:rFonts w:ascii="Times New Roman" w:hAnsi="Times New Roman"/>
                <w:lang w:val="ru-RU"/>
              </w:rPr>
              <w:t xml:space="preserve">Вариант 1 (в случае, если Подрядчик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установленный законом порог, после которого Подрядчик становится плательщиком НДС.):  </w:t>
            </w:r>
          </w:p>
          <w:p w14:paraId="2df26335">
            <w:pPr>
              <w:pStyle w:val="MsoNormaldoczillaStyle3"/>
              <w:jc w:val="both"/>
            </w:pPr>
            <w:r>
              <w:rPr>
                <w:sz w:val="24"/>
                <w:rFonts w:ascii="Times New Roman" w:hAnsi="Times New Roman"/>
              </w:rPr>
              <w:t xml:space="preserve">Цена Договора составляет [указать общую цену договора], в том числе НДС в размере, определяемом в соответствии с Налоговым кодексом Российской Федерации. В случае, если при исполнении Договора изменяется ставка НДС, применяемая Подрядчиком, то указанная цена Догово</w:t>
            </w:r>
            <w:r>
              <w:rPr>
                <w:sz w:val="24"/>
                <w:rFonts w:ascii="Times New Roman" w:hAnsi="Times New Roman"/>
                <w:lang w:val="ru-RU"/>
              </w:rPr>
              <w:t xml:space="preserve">ра (цена за единицу Работ) содержит Н</w:t>
            </w:r>
            <w:r>
              <w:rPr>
                <w:sz w:val="24"/>
                <w:rFonts w:ascii="Times New Roman" w:hAnsi="Times New Roman"/>
              </w:rPr>
              <w:t xml:space="preserve">ДС в размере, определенном Налоговым кодексом Российской Федерации. Стороны договорились, что в указанном случае изменение ставки НДС не увеличивает цену Договора </w:t>
            </w:r>
            <w:r>
              <w:rPr>
                <w:sz w:val="24"/>
                <w:rFonts w:ascii="Times New Roman" w:hAnsi="Times New Roman"/>
                <w:lang w:val="ru-RU"/>
              </w:rPr>
              <w:t xml:space="preserve">(цену за единицу Работ)</w:t>
            </w:r>
            <w:r>
              <w:rPr>
                <w:sz w:val="24"/>
                <w:rFonts w:ascii="Times New Roman" w:hAnsi="Times New Roman"/>
              </w:rPr>
              <w:t>.</w:t>
            </w:r>
          </w:p>
          <w:p w14:paraId="46d4a6ab">
            <w:pPr>
              <w:pStyle w:val="MsoNormaldoczillaStyle3"/>
              <w:jc w:val="both"/>
              <w:spacing w:after="0"/>
            </w:pPr>
            <w:r>
              <w:rPr>
                <w:sz w:val="24"/>
                <w:rFonts w:ascii="Times New Roman" w:hAnsi="Times New Roman"/>
              </w:rPr>
              <w:t xml:space="preserve">Вариант 2 (в случае, если Подрядчик не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не превысила </w:t>
            </w:r>
            <w:r>
              <w:rPr>
                <w:i w:val="false"/>
                <w:sz w:val="24"/>
                <w:rFonts w:ascii="Times New Roman" w:hAnsi="Times New Roman"/>
                <w:lang w:val="ru-RU"/>
              </w:rPr>
              <w:t xml:space="preserve">установленный законом порог, после которого Подрядчик становится плательщиком НДС.):</w:t>
            </w:r>
            <w:r>
              <w:rPr>
                <w:sz w:val="24"/>
                <w:rFonts w:ascii="Times New Roman" w:hAnsi="Times New Roman"/>
              </w:rPr>
              <w:t xml:space="preserve"> </w:t>
            </w:r>
          </w:p>
          <w:p w14:paraId="670ad3b9">
            <w:pPr>
              <w:pStyle w:val="MsoNormaldoczillaStyle3"/>
              <w:jc w:val="both"/>
              <w:spacing w:after="0"/>
            </w:pPr>
            <w:r>
              <w:rPr>
                <w:sz w:val="24"/>
                <w:rFonts w:ascii="Times New Roman" w:hAnsi="Times New Roman"/>
              </w:rPr>
              <w:t xml:space="preserve">Цена Договора составляет [указать общую цену договора], НДС не облагается на основании [указать ссылку на соответствующую норму] Налогового кодекса Российской Федерации. В случае, если при исполнении Договора Подрядчик становится плательщиком НДС, то указанная цена Договора </w:t>
            </w:r>
            <w:r>
              <w:rPr>
                <w:sz w:val="24"/>
                <w:rFonts w:ascii="Times New Roman" w:hAnsi="Times New Roman"/>
                <w:lang w:val="ru-RU"/>
              </w:rPr>
              <w:t xml:space="preserve">(цена за единицу Работ)</w:t>
            </w:r>
            <w:r>
              <w:rPr>
                <w:sz w:val="24"/>
                <w:rFonts w:ascii="Times New Roman" w:hAnsi="Times New Roman"/>
              </w:rPr>
              <w:t xml:space="preserve">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цену Договора </w:t>
            </w:r>
            <w:r>
              <w:rPr>
                <w:sz w:val="24"/>
                <w:rFonts w:ascii="Times New Roman" w:hAnsi="Times New Roman"/>
                <w:lang w:val="ru-RU"/>
              </w:rPr>
              <w:t xml:space="preserve">(цену за единицу Работ)</w:t>
            </w:r>
            <w:r>
              <w:rPr>
                <w:sz w:val="24"/>
                <w:rFonts w:ascii="Times New Roman" w:hAnsi="Times New Roman"/>
              </w:rPr>
              <w:t>.</w:t>
            </w:r>
            <w:r>
              <w:rPr>
                <w:sz w:val="24"/>
                <w:rFonts w:ascii="Times New Roman" w:hAnsi="Times New Roman"/>
              </w:rPr>
              <w:fldChar w:fldCharType="end"/>
            </w:r>
          </w:p>
          <w:p w14:paraId="232a833e">
            <w:pPr>
              <w:pStyle w:val="LBBodyText1"/>
            </w:pPr>
            <w:r>
              <w:fldChar w:fldCharType="begin" w:fldLock="true"/>
              <w:instrText xml:space="preserve">LBVARIABLE \id "27610" \displaced</w:instrText>
              <w:fldChar w:fldCharType="separate"/>
            </w:r>
            <w:r>
              <w:t xml:space="preserve">Во избежание сомнений цена Договора в соответствии с пунктом </w:t>
            </w:r>
            <w:r>
              <w:fldChar w:fldCharType="begin" w:fldLock="false"/>
              <w:instrText xml:space="preserve">REF "_Ref529809824" \r \h</w:instrText>
              <w:fldChar w:fldCharType="separate"/>
            </w:r>
            <w:r>
              <w:t>3.2</w:t>
            </w:r>
            <w:r>
              <w:fldChar w:fldCharType="end"/>
            </w:r>
            <w:r>
              <w:t xml:space="preserve"> Договора включает в себя, в том числе, но не исключительно </w:t>
            </w:r>
            <w:r>
              <w:fldChar w:fldCharType="begin" w:fldLock="true"/>
              <w:instrText xml:space="preserve">LBVARIABLE \id "47675"</w:instrText>
              <w:fldChar w:fldCharType="separate"/>
            </w:r>
            <w:r>
              <w:t xml:space="preserve">все применимые налоги, пошлины, сборы и другие обязательные платежи, а также стоимость используемых Подрядчиком при выполнении Работ расходных материалов, запасных частей, инвентаря.</w:t>
            </w:r>
            <w:r>
              <w:fldChar w:fldCharType="end"/>
            </w:r>
            <w:r>
              <w:t>.</w:t>
            </w:r>
            <w:r>
              <w:fldChar w:fldCharType="end"/>
            </w:r>
          </w:p>
        </w:tc>
      </w:tr>
      <w:tr>
        <w:tc>
          <w:tcPr>
            <w:tcW w:w="846" w:type="dxa"/>
          </w:tcPr>
          <w:p w14:paraId="731ac40e">
            <w:pPr>
              <w:pStyle w:val="LBBodyText1"/>
              <w:numPr>
                <w:numId w:val="44"/>
                <w:ilvl w:val="1"/>
              </w:numPr>
            </w:pPr>
            <w:bookmarkStart w:id="3" w:name="_Ref94978273"/>
            <w:bookmarkEnd w:id="3"/>
          </w:p>
        </w:tc>
        <w:tc>
          <w:tcPr>
            <w:tcW w:w="2410" w:type="dxa"/>
          </w:tcPr>
          <w:p w14:paraId="64e04784">
            <w:pPr>
              <w:pStyle w:val="LBBodyText1"/>
            </w:pPr>
            <w:r>
              <w:t xml:space="preserve">Акты, требования которых Подрядчик обязан соблюдать при выполнении Работ</w:t>
            </w:r>
          </w:p>
        </w:tc>
        <w:tc>
          <w:tcPr>
            <w:tcW w:w="6237" w:type="dxa"/>
            <w:gridSpan w:val="4"/>
          </w:tcPr>
          <w:p w14:paraId="0b248bab">
            <w:pPr>
              <w:pStyle w:val="LBBodyText1"/>
            </w:pPr>
            <w:r>
              <w:t xml:space="preserve">Подрядчик при выполнении Работ обязан следовать всем требованиям действующего законодательства Российской Федерации (включая законодательство субъектов Российской Федерации), в том числе (но не ограничиваясь) нормативным правовым актам и нормативным документам, указанным в Договоре и Техническом задании.</w:t>
            </w:r>
          </w:p>
        </w:tc>
      </w:tr>
      <w:tr>
        <w:tc>
          <w:tcPr>
            <w:tcW w:w="846" w:type="dxa"/>
          </w:tcPr>
          <w:p w14:paraId="15874237">
            <w:pPr>
              <w:pStyle w:val="LBBodyText1"/>
              <w:numPr>
                <w:numId w:val="44"/>
                <w:ilvl w:val="1"/>
              </w:numPr>
            </w:pPr>
            <w:bookmarkStart w:id="4" w:name="_Ref73894154"/>
            <w:bookmarkEnd w:id="4"/>
          </w:p>
        </w:tc>
        <w:tc>
          <w:tcPr>
            <w:tcW w:w="2410" w:type="dxa"/>
          </w:tcPr>
          <w:p w14:paraId="0104071c">
            <w:pPr>
              <w:pStyle w:val="LBBodyText1"/>
            </w:pPr>
            <w:r>
              <w:t xml:space="preserve">Место выполнения Работ</w:t>
            </w:r>
          </w:p>
        </w:tc>
        <w:tc>
          <w:tcPr>
            <w:tcW w:w="6237" w:type="dxa"/>
            <w:gridSpan w:val="4"/>
          </w:tcPr>
          <w:p w14:paraId="12916975">
            <w:pPr>
              <w:pStyle w:val="LBBodyText1"/>
            </w:pPr>
            <w:r>
              <w:fldChar w:fldCharType="begin" w:fldLock="true"/>
              <w:instrText xml:space="preserve">LBVARIABLE \id "47693"</w:instrText>
              <w:fldChar w:fldCharType="separate"/>
            </w:r>
            <w:r>
              <w:t xml:space="preserve">628162, Ханты-Мансийский Автономный округ - Югра, г Белоярский, мкр 3, д 1</w:t>
            </w:r>
            <w:r>
              <w:fldChar w:fldCharType="end"/>
            </w:r>
          </w:p>
          <w:p w14:paraId="6f876e64">
            <w:pPr>
              <w:pStyle w:val="LBBodyText1"/>
            </w:pPr>
          </w:p>
        </w:tc>
      </w:tr>
      <w:tr>
        <w:tc>
          <w:tcPr>
            <w:tcW w:w="846" w:type="dxa"/>
          </w:tcPr>
          <w:p w14:paraId="38f347a3">
            <w:pPr>
              <w:pStyle w:val="LBBodyText1"/>
              <w:numPr>
                <w:numId w:val="44"/>
                <w:ilvl w:val="1"/>
              </w:numPr>
            </w:pPr>
            <w:bookmarkStart w:id="5" w:name="_Ref99615646"/>
            <w:bookmarkEnd w:id="5"/>
          </w:p>
        </w:tc>
        <w:tc>
          <w:tcPr>
            <w:tcW w:w="2410" w:type="dxa"/>
          </w:tcPr>
          <w:p w14:paraId="68101ad1">
            <w:pPr>
              <w:pStyle w:val="LBBodyText1"/>
            </w:pPr>
            <w:r>
              <w:t xml:space="preserve">Срок выполнения Работ</w:t>
            </w:r>
          </w:p>
        </w:tc>
        <w:tc>
          <w:tcPr>
            <w:tcW w:w="6237" w:type="dxa"/>
            <w:gridSpan w:val="4"/>
          </w:tcPr>
          <w:p w14:paraId="4ce1c5a0">
            <w:pPr>
              <w:rPr>
                <w:sz w:val="24"/>
              </w:rPr>
            </w:pPr>
            <w:r>
              <w:rPr>
                <w:sz w:val="24"/>
              </w:rPr>
              <w:fldChar w:fldCharType="begin" w:fldLock="true"/>
              <w:instrText xml:space="preserve">LBVARIABLE \id "76820"</w:instrText>
              <w:fldChar w:fldCharType="separate"/>
            </w:r>
            <w:r>
              <w:rPr>
                <w:sz w:val="24"/>
              </w:rPr>
              <w:fldChar w:fldCharType="begin" w:fldLock="true"/>
              <w:instrText xml:space="preserve">LBVARIABLE \id "34075" \displaced</w:instrText>
              <w:fldChar w:fldCharType="separate"/>
            </w:r>
            <w:r>
              <w:rPr>
                <w:sz w:val="24"/>
              </w:rPr>
              <w:t xml:space="preserve">Срок начала выполнения Работ: </w:t>
            </w:r>
            <w:r>
              <w:rPr>
                <w:sz w:val="24"/>
              </w:rPr>
              <w:fldChar w:fldCharType="begin" w:fldLock="true"/>
              <w:instrText xml:space="preserve">LBVARIABLE \id "66961"</w:instrText>
              <w:fldChar w:fldCharType="separate"/>
            </w:r>
            <w:r>
              <w:rPr>
                <w:sz w:val="24"/>
              </w:rPr>
              <w:t xml:space="preserve">не позднее 5 (пяти) календарных дней с даты подписания договора.</w:t>
            </w:r>
            <w:r>
              <w:rPr>
                <w:sz w:val="24"/>
              </w:rPr>
              <w:fldChar w:fldCharType="end"/>
            </w:r>
            <w:r>
              <w:rPr>
                <w:sz w:val="24"/>
              </w:rPr>
              <w:t>.</w:t>
            </w:r>
            <w:r>
              <w:rPr>
                <w:sz w:val="24"/>
              </w:rPr>
              <w:fldChar w:fldCharType="end"/>
            </w:r>
            <w:r>
              <w:t>​​</w:t>
            </w:r>
          </w:p>
          <w:p w14:paraId="0c677514">
            <w:pPr>
              <w:rPr>
                <w:sz w:val="24"/>
              </w:rPr>
            </w:pPr>
            <w:r>
              <w:rPr>
                <w:sz w:val="24"/>
              </w:rPr>
              <w:fldChar w:fldCharType="begin" w:fldLock="true"/>
              <w:instrText xml:space="preserve">LBVARIABLE \id "76826" \displaced</w:instrText>
              <w:fldChar w:fldCharType="separate"/>
            </w:r>
            <w:r>
              <w:rPr>
                <w:sz w:val="24"/>
              </w:rPr>
              <w:t xml:space="preserve">Срок окончания выполнения Работ: </w:t>
            </w:r>
            <w:r>
              <w:rPr>
                <w:sz w:val="24"/>
              </w:rPr>
              <w:fldChar w:fldCharType="begin" w:fldLock="true"/>
              <w:instrText xml:space="preserve">LBVARIABLE \id "76828"</w:instrText>
              <w:fldChar w:fldCharType="separate"/>
            </w:r>
            <w:r>
              <w:rPr>
                <w:sz w:val="24"/>
              </w:rPr>
              <w:t xml:space="preserve">не позднее 60 (Шестидесяти) календарных дней с даты начала выполнения Работ.</w:t>
            </w:r>
            <w:r>
              <w:rPr>
                <w:sz w:val="24"/>
              </w:rPr>
              <w:fldChar w:fldCharType="end"/>
            </w:r>
            <w:r>
              <w:rPr>
                <w:sz w:val="24"/>
              </w:rPr>
              <w:t>.</w:t>
            </w:r>
            <w:r>
              <w:rPr>
                <w:sz w:val="24"/>
              </w:rPr>
              <w:fldChar w:fldCharType="end"/>
            </w:r>
            <w:r>
              <w:rPr>
                <w:sz w:val="24"/>
              </w:rPr>
              <w:fldChar w:fldCharType="end"/>
            </w:r>
            <w:r>
              <w:t>​​</w:t>
            </w:r>
          </w:p>
        </w:tc>
      </w:tr>
      <w:tr>
        <w:tc>
          <w:tcPr>
            <w:tcW w:w="846" w:type="dxa"/>
          </w:tcPr>
          <w:p w14:paraId="2cf91c4d">
            <w:pPr>
              <w:pStyle w:val="LBBodyText1"/>
              <w:numPr>
                <w:numId w:val="44"/>
                <w:ilvl w:val="1"/>
              </w:numPr>
            </w:pPr>
            <w:bookmarkStart w:id="6" w:name="_Ref2462864"/>
            <w:bookmarkEnd w:id="6"/>
          </w:p>
        </w:tc>
        <w:tc>
          <w:tcPr>
            <w:tcW w:w="2410" w:type="dxa"/>
          </w:tcPr>
          <w:p w14:paraId="6bbf8804">
            <w:pPr>
              <w:pStyle w:val="LBBodyText1"/>
            </w:pPr>
            <w:r>
              <w:t xml:space="preserve">Уведомление о сдаче результата Работ</w:t>
            </w:r>
          </w:p>
        </w:tc>
        <w:tc>
          <w:tcPr>
            <w:tcW w:w="6237" w:type="dxa"/>
            <w:gridSpan w:val="4"/>
          </w:tcPr>
          <w:p w14:paraId="2dd1fdb0">
            <w:pPr>
              <w:pStyle w:val="LBBodyText1"/>
            </w:pPr>
            <w:r>
              <w:t xml:space="preserve">Подрядчик обязан известить Заказчика о дате и времени сдачи результата Работ не позднее, чем за </w:t>
            </w:r>
            <w:r>
              <w:fldChar w:fldCharType="begin" w:fldLock="true"/>
              <w:instrText xml:space="preserve">LBVARIABLE \id "47677" \grammarCase "nominative" \letterCase "normal" \rounding "none" \dateFormat "dd.mm.yyyy" \moneyFormat "0,000.##" \numeral "cardinal" \numberFormat "0,000.######## (Spell) unit"</w:instrText>
              <w:fldChar w:fldCharType="separate"/>
            </w:r>
            <w:r>
              <w:t xml:space="preserve">3 (Три) рабочих дня</w:t>
            </w:r>
            <w:r>
              <w:fldChar w:fldCharType="end"/>
            </w:r>
            <w:r>
              <w:t xml:space="preserve"> до даты сдачи результата Работ.</w:t>
            </w:r>
          </w:p>
        </w:tc>
      </w:tr>
      <w:tr>
        <w:tc>
          <w:tcPr>
            <w:tcW w:w="846" w:type="dxa"/>
          </w:tcPr>
          <w:p w14:paraId="0abab552">
            <w:pPr>
              <w:pStyle w:val="LBBodyText1"/>
              <w:numPr>
                <w:numId w:val="44"/>
                <w:ilvl w:val="1"/>
              </w:numPr>
            </w:pPr>
            <w:bookmarkStart w:id="7" w:name="_Ref26778632"/>
            <w:bookmarkEnd w:id="7"/>
          </w:p>
        </w:tc>
        <w:tc>
          <w:tcPr>
            <w:tcW w:w="2410" w:type="dxa"/>
          </w:tcPr>
          <w:p w14:paraId="37cabd11">
            <w:pPr>
              <w:pStyle w:val="LBBodyText1"/>
            </w:pPr>
            <w:r>
              <w:rPr>
                <w:color w:val="000000"/>
              </w:rPr>
              <w:t xml:space="preserve">Срок направления Подрядчиком акта о приемке выполненных работ (форма             № КС-2) и </w:t>
            </w:r>
            <w:r>
              <w:t xml:space="preserve">справки о стоимости выполненных работ и затрат (форма КС-3)</w:t>
            </w:r>
            <w:r>
              <w:rPr>
                <w:color w:val="000000"/>
              </w:rPr>
              <w:t>.</w:t>
            </w:r>
          </w:p>
        </w:tc>
        <w:tc>
          <w:tcPr>
            <w:tcW w:w="6237" w:type="dxa"/>
            <w:gridSpan w:val="4"/>
          </w:tcPr>
          <w:p w14:paraId="77c40a71">
            <w:pPr>
              <w:rPr>
                <w:sz w:val="24"/>
              </w:rPr>
            </w:pPr>
            <w:r>
              <w:rPr>
                <w:sz w:val="24"/>
              </w:rPr>
              <w:t xml:space="preserve">Подрядчик не позднее </w:t>
            </w:r>
            <w:r>
              <w:rPr>
                <w:sz w:val="24"/>
              </w:rPr>
              <w:fldChar w:fldCharType="begin" w:fldLock="true"/>
              <w:instrText xml:space="preserve">LBVARIABLE \id "56782" \grammarCase "genitive" \letterCase "normal" \rounding "none" \dateFormat "dd.mm.yyyy" \moneyFormat "0,000.##" \numeral "cardinal" \numberFormat "0,000.######## (Spell) unit"</w:instrText>
              <w:fldChar w:fldCharType="separate"/>
            </w:r>
            <w:r>
              <w:rPr>
                <w:sz w:val="24"/>
              </w:rPr>
              <w:t xml:space="preserve">3 (Трёх) рабочих дней</w:t>
            </w:r>
            <w:r>
              <w:rPr>
                <w:sz w:val="24"/>
              </w:rPr>
              <w:fldChar w:fldCharType="end"/>
            </w:r>
            <w:r>
              <w:rPr>
                <w:sz w:val="24"/>
              </w:rPr>
              <w:t xml:space="preserve"> после окончания выполнения Работ обязан направить Заказчику Акт </w:t>
            </w:r>
            <w:r>
              <w:rPr>
                <w:b/>
                <w:color w:val="141618"/>
                <w:sz w:val="24"/>
              </w:rPr>
              <w:t xml:space="preserve"> </w:t>
            </w:r>
            <w:r>
              <w:rPr>
                <w:color w:val="141618"/>
                <w:sz w:val="24"/>
              </w:rPr>
              <w:t xml:space="preserve">о приемке выполненных работ </w:t>
            </w:r>
            <w:r>
              <w:rPr>
                <w:sz w:val="24"/>
              </w:rPr>
              <w:t xml:space="preserve">(форма № КС-2) и Справку о стоимости выполненных работ и затрат (форма КС-3)</w:t>
            </w:r>
            <w:r>
              <w:rPr>
                <w:sz w:val="24"/>
                <w:vertAlign w:val="superscript"/>
              </w:rPr>
              <w:footnoteReference w:id="4"/>
            </w:r>
            <w:r>
              <w:rPr>
                <w:sz w:val="24"/>
              </w:rPr>
              <w:t>.</w:t>
            </w:r>
          </w:p>
        </w:tc>
      </w:tr>
      <w:tr>
        <w:tc>
          <w:tcPr>
            <w:tcW w:w="846" w:type="dxa"/>
          </w:tcPr>
          <w:p w14:paraId="65e24558">
            <w:pPr>
              <w:pStyle w:val="LBBodyText1"/>
              <w:numPr>
                <w:numId w:val="44"/>
                <w:ilvl w:val="1"/>
              </w:numPr>
            </w:pPr>
            <w:bookmarkStart w:id="8" w:name="_Ref17027527"/>
            <w:bookmarkEnd w:id="8"/>
          </w:p>
        </w:tc>
        <w:tc>
          <w:tcPr>
            <w:tcW w:w="2410" w:type="dxa"/>
          </w:tcPr>
          <w:p w14:paraId="348b2a9e">
            <w:pPr>
              <w:pStyle w:val="LBBodyText1"/>
            </w:pPr>
            <w:r>
              <w:rPr>
                <w:color w:val="000000"/>
              </w:rPr>
              <w:t xml:space="preserve">Отчетные документы, предоставляемые Подрядчиком c актами и справками, указанными в п. </w:t>
            </w:r>
            <w:r>
              <w:rPr>
                <w:color w:val="000000"/>
              </w:rPr>
              <w:fldChar w:fldCharType="begin" w:fldLock="false"/>
              <w:instrText xml:space="preserve">REF "_Ref26778632" \r \h</w:instrText>
              <w:fldChar w:fldCharType="separate"/>
            </w:r>
            <w:r>
              <w:rPr>
                <w:color w:val="000000"/>
              </w:rPr>
              <w:t>1.8</w:t>
            </w:r>
            <w:r>
              <w:rPr>
                <w:color w:val="000000"/>
              </w:rPr>
              <w:fldChar w:fldCharType="end"/>
            </w:r>
            <w:r>
              <w:rPr>
                <w:color w:val="000000"/>
              </w:rPr>
              <w:t xml:space="preserve"> Договора.</w:t>
            </w:r>
          </w:p>
        </w:tc>
        <w:tc>
          <w:tcPr>
            <w:tcW w:w="6237" w:type="dxa"/>
            <w:gridSpan w:val="4"/>
          </w:tcPr>
          <w:p w14:paraId="3951b355">
            <w:pPr>
              <w:rPr>
                <w:sz w:val="24"/>
              </w:rPr>
              <w:tabs>
                <w:tab w:val="left" w:pos="323"/>
              </w:tabs>
            </w:pPr>
            <w:r>
              <w:rPr>
                <w:sz w:val="24"/>
              </w:rPr>
              <w:fldChar w:fldCharType="begin" w:fldLock="true"/>
              <w:instrText xml:space="preserve">LBVARIABLE \id "27650" \displaced</w:instrText>
              <w:fldChar w:fldCharType="separate"/>
            </w:r>
            <w:r>
              <w:rPr>
                <w:sz w:val="24"/>
              </w:rPr>
              <w:t>-</w:t>
            </w:r>
            <w:r>
              <w:rPr>
                <w:sz w:val="24"/>
              </w:rPr>
              <w:tab/>
            </w:r>
            <w:r>
              <w:rPr>
                <w:sz w:val="24"/>
              </w:rPr>
              <w:t>Счет-фактура</w:t>
            </w:r>
            <w:r>
              <w:rPr>
                <w:rStyle w:val="afa"/>
                <w:sz w:val="24"/>
              </w:rPr>
              <w:footnoteReference w:id="5"/>
            </w:r>
            <w:r>
              <w:rPr>
                <w:sz w:val="24"/>
              </w:rPr>
              <w:t>;</w:t>
            </w:r>
            <w:r>
              <w:rPr>
                <w:sz w:val="24"/>
              </w:rPr>
              <w:fldChar w:fldCharType="end"/>
            </w:r>
          </w:p>
          <w:p w14:paraId="0e59946e">
            <w:pPr>
              <w:rPr>
                <w:sz w:val="24"/>
              </w:rPr>
              <w:tabs>
                <w:tab w:val="left" w:pos="323"/>
              </w:tabs>
            </w:pPr>
            <w:r>
              <w:rPr>
                <w:sz w:val="24"/>
              </w:rPr>
              <w:t xml:space="preserve">-    Сметная документация на выполненные Работы;</w:t>
            </w:r>
          </w:p>
          <w:p w14:paraId="1d9ffd8e">
            <w:pPr>
              <w:rPr>
                <w:sz w:val="24"/>
              </w:rPr>
              <w:tabs>
                <w:tab w:val="left" w:pos="323"/>
              </w:tabs>
            </w:pPr>
            <w:r>
              <w:rPr>
                <w:sz w:val="24"/>
              </w:rPr>
              <w:t>-</w:t>
            </w:r>
            <w:r>
              <w:rPr>
                <w:sz w:val="24"/>
              </w:rPr>
              <w:tab/>
            </w:r>
            <w:r>
              <w:rPr>
                <w:sz w:val="24"/>
              </w:rPr>
              <w:t xml:space="preserve">Документы, удостоверяющие качество строительных материалов, изделий, применяемых при выполнении Работ (копии сертификатов качества, сертификатов пожарной безопасности; копии санитарно-эпидемиологических заключений);</w:t>
            </w:r>
          </w:p>
          <w:p w14:paraId="1dceefe7">
            <w:pPr>
              <w:rPr>
                <w:sz w:val="24"/>
              </w:rPr>
              <w:tabs>
                <w:tab w:val="left" w:pos="323"/>
              </w:tabs>
            </w:pPr>
            <w:r>
              <w:rPr>
                <w:sz w:val="24"/>
              </w:rPr>
              <w:t>-</w:t>
            </w:r>
            <w:r>
              <w:rPr>
                <w:sz w:val="24"/>
              </w:rPr>
              <w:tab/>
            </w:r>
            <w:r>
              <w:rPr>
                <w:sz w:val="24"/>
              </w:rPr>
              <w:t xml:space="preserve">Техническая документация на смонтированное при выполнении Работ оборудование (инструкция, гарантийный талон, паспорт, спецификация);</w:t>
            </w:r>
          </w:p>
          <w:p w14:paraId="030ac82a">
            <w:pPr>
              <w:rPr>
                <w:sz w:val="24"/>
              </w:rPr>
              <w:tabs>
                <w:tab w:val="left" w:pos="323"/>
              </w:tabs>
            </w:pPr>
            <w:r>
              <w:rPr>
                <w:sz w:val="24"/>
              </w:rPr>
              <w:fldChar w:fldCharType="begin" w:fldLock="true"/>
              <w:instrText xml:space="preserve">LBVARIABLE \id "76831" \displaced</w:instrText>
              <w:fldChar w:fldCharType="separate"/>
            </w:r>
            <w:r>
              <w:rPr>
                <w:sz w:val="24"/>
              </w:rPr>
              <w:t>-</w:t>
            </w:r>
            <w:r>
              <w:rPr>
                <w:sz w:val="24"/>
              </w:rPr>
              <w:tab/>
            </w:r>
            <w:r>
              <w:rPr>
                <w:sz w:val="24"/>
              </w:rPr>
              <w:t xml:space="preserve">Акты освидетельствования скрытых Работ;</w:t>
            </w:r>
            <w:r>
              <w:rPr>
                <w:sz w:val="24"/>
              </w:rPr>
              <w:fldChar w:fldCharType="end"/>
            </w:r>
          </w:p>
        </w:tc>
      </w:tr>
      <w:tr>
        <w:tc>
          <w:tcPr>
            <w:tcW w:w="846" w:type="dxa"/>
          </w:tcPr>
          <w:p w14:paraId="4e678900">
            <w:pPr>
              <w:pStyle w:val="LBBodyText1"/>
              <w:numPr>
                <w:numId w:val="44"/>
                <w:ilvl w:val="1"/>
              </w:numPr>
            </w:pPr>
            <w:bookmarkStart w:id="9" w:name="_Ref70342317"/>
            <w:bookmarkEnd w:id="9"/>
          </w:p>
        </w:tc>
        <w:tc>
          <w:tcPr>
            <w:tcW w:w="2410" w:type="dxa"/>
          </w:tcPr>
          <w:p w14:paraId="74ffb4ca">
            <w:pPr>
              <w:pStyle w:val="LBBodyText1"/>
            </w:pPr>
            <w:r>
              <w:t xml:space="preserve">Срок осуществления Заказчиком приемки выполненных Работ и их результата</w:t>
            </w:r>
          </w:p>
        </w:tc>
        <w:tc>
          <w:tcPr>
            <w:tcW w:w="6237" w:type="dxa"/>
            <w:gridSpan w:val="4"/>
          </w:tcPr>
          <w:p w14:paraId="10c7a9e3">
            <w:pPr>
              <w:pStyle w:val="LBBodyText1"/>
            </w:pPr>
            <w:r>
              <w:t xml:space="preserve">Приемка выполненных Работ и их результата осуществляется Заказчиком не позднее </w:t>
            </w:r>
            <w:r>
              <w:fldChar w:fldCharType="begin" w:fldLock="true"/>
              <w:instrText xml:space="preserve">LBVARIABLE \id "47680" \grammarCase "genitive" \letterCase "normal" \rounding "none" \dateFormat "dd.mm.yyyy" \moneyFormat "0,000.##" \numeral "cardinal" \numberFormat "0,000.######## (Spell) unit"</w:instrText>
              <w:fldChar w:fldCharType="separate"/>
            </w:r>
            <w:r>
              <w:t xml:space="preserve">15 (Пятнадцати) рабочих дней</w:t>
            </w:r>
            <w:r>
              <w:fldChar w:fldCharType="end"/>
            </w:r>
            <w:r>
              <w:t xml:space="preserve"> с даты получения документов, указанных в п. </w:t>
            </w:r>
            <w:r>
              <w:fldChar w:fldCharType="begin" w:fldLock="false"/>
              <w:instrText xml:space="preserve">REF "_Ref26778632" \r \h</w:instrText>
              <w:fldChar w:fldCharType="separate"/>
            </w:r>
            <w:r>
              <w:t>1.8</w:t>
            </w:r>
            <w:r>
              <w:fldChar w:fldCharType="end"/>
            </w:r>
            <w:r>
              <w:t xml:space="preserve">, </w:t>
            </w:r>
            <w:r>
              <w:fldChar w:fldCharType="begin" w:fldLock="false"/>
              <w:instrText xml:space="preserve">REF "_Ref17027527" \r \h</w:instrText>
              <w:fldChar w:fldCharType="separate"/>
            </w:r>
            <w:r>
              <w:t>1.9</w:t>
            </w:r>
            <w:r>
              <w:fldChar w:fldCharType="end"/>
            </w:r>
            <w:r>
              <w:t xml:space="preserve"> Договора.</w:t>
            </w:r>
          </w:p>
        </w:tc>
      </w:tr>
      <w:tr>
        <w:tc>
          <w:tcPr>
            <w:tcW w:w="846" w:type="dxa"/>
          </w:tcPr>
          <w:p w14:paraId="5420c9d6">
            <w:pPr>
              <w:pStyle w:val="LBBodyText1"/>
              <w:numPr>
                <w:numId w:val="44"/>
                <w:ilvl w:val="1"/>
              </w:numPr>
            </w:pPr>
            <w:bookmarkStart w:id="10" w:name="_Ref23806027"/>
            <w:bookmarkEnd w:id="10"/>
          </w:p>
        </w:tc>
        <w:tc>
          <w:tcPr>
            <w:tcW w:w="2410" w:type="dxa"/>
          </w:tcPr>
          <w:p w14:paraId="08ebffdf">
            <w:pPr>
              <w:pStyle w:val="LBBodyText1"/>
            </w:pPr>
            <w:r>
              <w:t xml:space="preserve">Гарантийный срок</w:t>
            </w:r>
          </w:p>
        </w:tc>
        <w:tc>
          <w:tcPr>
            <w:tcW w:w="6237" w:type="dxa"/>
            <w:gridSpan w:val="4"/>
          </w:tcPr>
          <w:p w14:paraId="60c3bb6b">
            <w:pPr>
              <w:rPr>
                <w:color w:val="141618"/>
                <w:sz w:val="24"/>
              </w:rPr>
            </w:pPr>
            <w:r>
              <w:rPr>
                <w:color w:val="141618"/>
                <w:sz w:val="24"/>
              </w:rPr>
              <w:t xml:space="preserve">Гарантийный срок на выполненные Работы составляет </w:t>
            </w:r>
            <w:r>
              <w:rPr>
                <w:color w:val="141618"/>
                <w:sz w:val="24"/>
              </w:rPr>
              <w:fldChar w:fldCharType="begin" w:fldLock="true"/>
              <w:instrText xml:space="preserve">LBVARIABLE \id "76835" \dateFormat "dd.MM.yyyy" \numberFormat "0,000.######## (Spell) unit" \moneyFormat "0,000.00 (ISpell) I$$$$ .00 F$$"</w:instrText>
              <w:fldChar w:fldCharType="separate"/>
            </w:r>
            <w:r>
              <w:rPr>
                <w:color w:val="141618"/>
                <w:sz w:val="24"/>
              </w:rPr>
              <w:t xml:space="preserve">12 (Двенадцать) месяцев</w:t>
            </w:r>
            <w:r>
              <w:rPr>
                <w:color w:val="141618"/>
                <w:sz w:val="24"/>
              </w:rPr>
              <w:fldChar w:fldCharType="end"/>
            </w:r>
            <w:r>
              <w:rPr>
                <w:color w:val="141618"/>
                <w:sz w:val="24"/>
              </w:rPr>
              <w:t xml:space="preserve"> с даты подписания Сторонами Акта о приемке выполненных работ (форма КС-2) и Справки о стоимости выполненных работ и затрат (форма КС-3).  </w:t>
            </w:r>
            <w:r>
              <w:t>​​</w:t>
            </w:r>
          </w:p>
          <w:p w14:paraId="4ff9d48f">
            <w:pPr>
              <w:rPr>
                <w:color w:val="141618"/>
                <w:sz w:val="24"/>
              </w:rPr>
            </w:pPr>
          </w:p>
          <w:p w14:paraId="3e5c3fe0">
            <w:pPr>
              <w:pStyle w:val="LBBodyText1"/>
            </w:pPr>
            <w:r>
              <w:rPr>
                <w:color w:val="141618"/>
              </w:rPr>
              <w:t xml:space="preserve">Гарантийный срок на материалы и оборудование составляет </w:t>
            </w:r>
            <w:r>
              <w:rPr>
                <w:color w:val="141618"/>
              </w:rPr>
              <w:fldChar w:fldCharType="begin" w:fldLock="true"/>
              <w:instrText xml:space="preserve">LBVARIABLE \id "76836" \dateFormat "dd.MM.yyyy" \numberFormat "0,000.######## (Spell) unit" \moneyFormat "0,000.00 (ISpell) I$$$$ .00 F$$"</w:instrText>
              <w:fldChar w:fldCharType="separate"/>
            </w:r>
            <w:r>
              <w:rPr>
                <w:color w:val="141618"/>
              </w:rPr>
              <w:t xml:space="preserve">12 (Двенадцать) месяцев</w:t>
            </w:r>
            <w:r>
              <w:rPr>
                <w:color w:val="141618"/>
              </w:rPr>
              <w:fldChar w:fldCharType="end"/>
            </w:r>
            <w:r>
              <w:rPr>
                <w:color w:val="141618"/>
              </w:rPr>
              <w:t xml:space="preserve"> с даты подписания Сторонами Акта о приемке выполненных работ (форма КС-2).</w:t>
            </w:r>
            <w:r>
              <w:t>​​</w:t>
            </w:r>
          </w:p>
        </w:tc>
      </w:tr>
      <w:tr>
        <w:tc>
          <w:tcPr>
            <w:tcW w:w="846" w:type="dxa"/>
          </w:tcPr>
          <w:p w14:paraId="703a6bdb">
            <w:pPr>
              <w:pStyle w:val="LBBodyText1"/>
              <w:numPr>
                <w:numId w:val="44"/>
                <w:ilvl w:val="1"/>
              </w:numPr>
            </w:pPr>
            <w:bookmarkStart w:id="11" w:name="_Ref62012487"/>
            <w:bookmarkEnd w:id="11"/>
          </w:p>
        </w:tc>
        <w:tc>
          <w:tcPr>
            <w:tcW w:w="2410" w:type="dxa"/>
          </w:tcPr>
          <w:p w14:paraId="0c48b675">
            <w:pPr>
              <w:pStyle w:val="LBBodyText1"/>
            </w:pPr>
            <w:r>
              <w:t xml:space="preserve">Срок направления Подрядчиком счета на оплату Работ</w:t>
            </w:r>
          </w:p>
        </w:tc>
        <w:tc>
          <w:tcPr>
            <w:tcW w:w="6237" w:type="dxa"/>
            <w:gridSpan w:val="4"/>
          </w:tcPr>
          <w:p w14:paraId="5c8c70c2">
            <w:pPr>
              <w:pStyle w:val="LBBodyText1"/>
            </w:pPr>
            <w:r>
              <w:t xml:space="preserve">Подрядчик направляет Заказчику счет на оплату Работ в течение </w:t>
            </w:r>
            <w:r>
              <w:fldChar w:fldCharType="begin" w:fldLock="true"/>
              <w:instrText xml:space="preserve">LBVARIABLE \id "47684" \grammarCase "genitive" \letterCase "normal" \rounding "none" \dateFormat "dd.mm.yyyy" \moneyFormat "0,000.##" \numeral "cardinal" \numberFormat "0,000.######## (Spell) unit"</w:instrText>
              <w:fldChar w:fldCharType="separate"/>
            </w:r>
            <w:r>
              <w:t xml:space="preserve">3 (Трёх) рабочих дней</w:t>
            </w:r>
            <w:r>
              <w:fldChar w:fldCharType="end"/>
            </w:r>
            <w:r>
              <w:t xml:space="preserve"> с даты подписания Сторонами</w:t>
            </w:r>
            <w:r>
              <w:rPr>
                <w:color w:val="141618"/>
              </w:rPr>
              <w:t xml:space="preserve"> </w:t>
            </w:r>
            <w:r>
              <w:rPr>
                <w:color w:val="141618"/>
              </w:rPr>
              <w:fldChar w:fldCharType="begin" w:fldLock="true"/>
              <w:instrText xml:space="preserve">LBVARIABLE \id "32904"</w:instrText>
              <w:fldChar w:fldCharType="separate"/>
            </w:r>
            <w:r>
              <w:rPr>
                <w:color w:val="141618"/>
              </w:rPr>
              <w:t xml:space="preserve">Акта о приемке выполненных работ (форма № КС-2) и Справки о стоимости выполненных работ и затрат (форма КС-3).</w:t>
            </w:r>
            <w:r>
              <w:rPr>
                <w:color w:val="141618"/>
              </w:rPr>
              <w:fldChar w:fldCharType="end"/>
            </w:r>
            <w:r>
              <w:t xml:space="preserve"> </w:t>
            </w:r>
          </w:p>
        </w:tc>
      </w:tr>
      <w:tr>
        <w:tc>
          <w:tcPr>
            <w:tcW w:w="846" w:type="dxa"/>
          </w:tcPr>
          <w:p w14:paraId="1b5840b6">
            <w:pPr>
              <w:pStyle w:val="LBBodyText1"/>
              <w:numPr>
                <w:numId w:val="44"/>
                <w:ilvl w:val="1"/>
              </w:numPr>
            </w:pPr>
            <w:bookmarkStart w:id="12" w:name="_Ref47441527"/>
            <w:bookmarkEnd w:id="12"/>
          </w:p>
        </w:tc>
        <w:tc>
          <w:tcPr>
            <w:tcW w:w="2410" w:type="dxa"/>
          </w:tcPr>
          <w:p w14:paraId="23b75325">
            <w:pPr>
              <w:pStyle w:val="LBBodyText1"/>
            </w:pPr>
            <w:r>
              <w:t xml:space="preserve">Срок оплаты Работ Заказчиком </w:t>
            </w:r>
          </w:p>
        </w:tc>
        <w:tc>
          <w:tcPr>
            <w:tcW w:w="6237" w:type="dxa"/>
            <w:gridSpan w:val="4"/>
          </w:tcPr>
          <w:p w14:paraId="29d1e5b1">
            <w:pPr>
              <w:pStyle w:val="LBBodyText1"/>
            </w:pPr>
            <w:r>
              <w:rPr>
                <w:color w:val="141618"/>
              </w:rPr>
              <w:fldChar w:fldCharType="begin" w:fldLock="true"/>
              <w:instrText xml:space="preserve">LBVARIABLE \id "31378" \displaced</w:instrText>
              <w:fldChar w:fldCharType="separate"/>
            </w:r>
            <w:r>
              <w:rPr>
                <w:color w:val="141618"/>
              </w:rPr>
              <w:t xml:space="preserve">7 (семь)</w:t>
            </w:r>
            <w:r>
              <w:rPr>
                <w:i/>
                <w:color w:val="141618"/>
              </w:rPr>
              <w:t xml:space="preserve"> </w:t>
            </w:r>
            <w:r>
              <w:rPr>
                <w:color w:val="141618"/>
              </w:rPr>
              <w:t xml:space="preserve">рабочих дней со дня подписания Заказчиком </w:t>
            </w:r>
            <w:r>
              <w:rPr>
                <w:color w:val="141618"/>
              </w:rPr>
              <w:fldChar w:fldCharType="begin" w:fldLock="true"/>
              <w:instrText xml:space="preserve">LBVARIABLE \id "32904" \displaced</w:instrText>
              <w:fldChar w:fldCharType="separate"/>
            </w:r>
            <w:r>
              <w:rPr>
                <w:color w:val="141618"/>
              </w:rPr>
              <w:t xml:space="preserve">Акта о приемке выполненных работ (форма № КС-2) и Справки о стоимости выполненных работ и затрат (форма КС-3).</w:t>
            </w:r>
            <w:r>
              <w:rPr>
                <w:color w:val="141618"/>
              </w:rPr>
              <w:fldChar w:fldCharType="end"/>
            </w:r>
            <w:r>
              <w:rPr>
                <w:color w:val="141618"/>
              </w:rPr>
              <w:t xml:space="preserve"> </w:t>
            </w:r>
            <w:r>
              <w:rPr>
                <w:color w:val="141618"/>
              </w:rPr>
              <w:fldChar w:fldCharType="end"/>
            </w:r>
          </w:p>
        </w:tc>
      </w:tr>
      <w:tr>
        <w:tc>
          <w:tcPr>
            <w:tcW w:w="846" w:type="dxa"/>
          </w:tcPr>
          <w:p w14:paraId="57bf3514">
            <w:pPr>
              <w:pStyle w:val="LBBodyText1"/>
              <w:numPr>
                <w:numId w:val="44"/>
                <w:ilvl w:val="1"/>
              </w:numPr>
            </w:pPr>
            <w:bookmarkStart w:id="13" w:name="_Ref50975350"/>
            <w:bookmarkEnd w:id="13"/>
          </w:p>
        </w:tc>
        <w:tc>
          <w:tcPr>
            <w:tcW w:w="2410" w:type="dxa"/>
          </w:tcPr>
          <w:p w14:paraId="5d6436e0">
            <w:pPr>
              <w:pStyle w:val="LBBodyText1"/>
            </w:pPr>
            <w:r>
              <w:t xml:space="preserve">Срок для ответа Заказчиком на предупреждение Подрядчика</w:t>
            </w:r>
          </w:p>
        </w:tc>
        <w:tc>
          <w:tcPr>
            <w:tcW w:w="6237" w:type="dxa"/>
            <w:gridSpan w:val="4"/>
          </w:tcPr>
          <w:p w14:paraId="689a1dd1">
            <w:pPr>
              <w:pStyle w:val="LBBodyText1"/>
            </w:pPr>
            <w:r>
              <w:t xml:space="preserve">Заказчик обязан ответить на предупреждение Подрядчика об обстоятельствах, указанных в подпункте </w:t>
            </w:r>
            <w:r>
              <w:fldChar w:fldCharType="begin" w:fldLock="false"/>
              <w:instrText xml:space="preserve">REF "_Ref40476286" \r \h</w:instrText>
              <w:fldChar w:fldCharType="separate"/>
            </w:r>
            <w:r>
              <w:t>6.1.3</w:t>
            </w:r>
            <w:r>
              <w:fldChar w:fldCharType="end"/>
            </w:r>
            <w:r>
              <w:t xml:space="preserve"> Договора, в течение </w:t>
            </w:r>
            <w:r>
              <w:fldChar w:fldCharType="begin" w:fldLock="true"/>
              <w:instrText xml:space="preserve">LBVARIABLE \id "47686" \grammarCase "genitive" \letterCase "normal" \rounding "none" \dateFormat "dd.mm.yyyy" \moneyFormat "0,000.##" \numeral "cardinal" \numberFormat "0,000.######## (Spell) unit"</w:instrText>
              <w:fldChar w:fldCharType="separate"/>
            </w:r>
            <w:r>
              <w:t xml:space="preserve">3 (Трёх) рабочих дней</w:t>
            </w:r>
            <w:r>
              <w:fldChar w:fldCharType="end"/>
            </w:r>
            <w:r>
              <w:t xml:space="preserve"> с даты получения Заказчиком предупреждения Подрядчика. </w:t>
            </w:r>
          </w:p>
        </w:tc>
      </w:tr>
      <w:tr>
        <w:tc>
          <w:tcPr>
            <w:tcW w:w="846" w:type="dxa"/>
            <w:vMerge w:val="restart"/>
          </w:tcPr>
          <w:p w14:paraId="184023fe">
            <w:pPr>
              <w:pStyle w:val="LBBodyText1"/>
              <w:numPr>
                <w:numId w:val="44"/>
                <w:ilvl w:val="1"/>
              </w:numPr>
            </w:pPr>
            <w:bookmarkStart w:id="14" w:name="_Ref97681822"/>
            <w:bookmarkEnd w:id="14"/>
          </w:p>
        </w:tc>
        <w:tc>
          <w:tcPr>
            <w:tcW w:w="2410" w:type="dxa"/>
            <w:vMerge w:val="restart"/>
          </w:tcPr>
          <w:p w14:paraId="6fb1896f">
            <w:pPr>
              <w:pStyle w:val="LBBodyText1"/>
            </w:pPr>
            <w:r>
              <w:t xml:space="preserve">Ответственность Подрядчика</w:t>
            </w:r>
          </w:p>
        </w:tc>
        <w:tc>
          <w:tcPr>
            <w:tcW w:w="850" w:type="dxa"/>
          </w:tcPr>
          <w:p w14:paraId="08f25014">
            <w:pPr>
              <w:pStyle w:val="LBBodyText1"/>
            </w:pPr>
            <w:r>
              <w:t xml:space="preserve">№ п/п</w:t>
            </w:r>
          </w:p>
        </w:tc>
        <w:tc>
          <w:tcPr>
            <w:tcW w:w="2693" w:type="dxa"/>
            <w:gridSpan w:val="2"/>
          </w:tcPr>
          <w:p w14:paraId="52f6c058">
            <w:pPr>
              <w:pStyle w:val="LBBodyText1"/>
            </w:pPr>
            <w:r>
              <w:t>Нарушение</w:t>
            </w:r>
          </w:p>
        </w:tc>
        <w:tc>
          <w:tcPr>
            <w:tcW w:w="2694" w:type="dxa"/>
          </w:tcPr>
          <w:p w14:paraId="5f3dc8d5">
            <w:pPr>
              <w:pStyle w:val="LBBodyText1"/>
            </w:pPr>
            <w:r>
              <w:t>Ответственность</w:t>
            </w:r>
          </w:p>
        </w:tc>
      </w:tr>
      <w:tr>
        <w:tc>
          <w:tcPr>
            <w:tcW w:w="846" w:type="dxa"/>
            <w:vMerge w:val="continue"/>
          </w:tcPr>
          <w:p w14:paraId="3e3372d3">
            <w:pPr>
              <w:pStyle w:val="LBBodyText1"/>
            </w:pPr>
          </w:p>
        </w:tc>
        <w:tc>
          <w:tcPr>
            <w:tcW w:w="2410" w:type="dxa"/>
            <w:vMerge w:val="continue"/>
          </w:tcPr>
          <w:p w14:paraId="56c8d202">
            <w:pPr>
              <w:pStyle w:val="LBBodyText1"/>
            </w:pPr>
          </w:p>
        </w:tc>
        <w:tc>
          <w:tcPr>
            <w:tcW w:w="850" w:type="dxa"/>
          </w:tcPr>
          <w:p w14:paraId="712d69e5">
            <w:pPr>
              <w:pStyle w:val="LBBodyText1"/>
              <w:numPr>
                <w:numId w:val="44"/>
                <w:ilvl w:val="2"/>
              </w:numPr>
              <w:ind w:left="0" w:firstLine="0"/>
            </w:pPr>
          </w:p>
        </w:tc>
        <w:tc>
          <w:tcPr>
            <w:tcW w:w="2693" w:type="dxa"/>
            <w:gridSpan w:val="2"/>
          </w:tcPr>
          <w:p w14:paraId="764467db">
            <w:pPr>
              <w:pStyle w:val="LBBodyText1"/>
            </w:pPr>
            <w:r>
              <w:t xml:space="preserve">Нарушение Подрядчиком сроков исполнения обязательств, в том числе гарантийных обязательств</w:t>
            </w:r>
          </w:p>
        </w:tc>
        <w:tc>
          <w:tcPr>
            <w:tcW w:w="2694" w:type="dxa"/>
          </w:tcPr>
          <w:p w14:paraId="39512b87">
            <w:pPr>
              <w:pStyle w:val="LBBodyText1"/>
            </w:pPr>
            <w:r>
              <w:t>​​</w:t>
            </w:r>
          </w:p>
          <w:p w14:paraId="79ffb454">
            <w:pPr>
              <w:pStyle w:val="LBBodyText1"/>
            </w:pPr>
            <w:r>
              <w:fldChar w:fldCharType="begin" w:fldLock="true"/>
              <w:instrText xml:space="preserve">LBVARIABLE \id "27632" \displaced</w:instrText>
              <w:fldChar w:fldCharType="separate"/>
            </w:r>
            <w:r>
              <w:t xml:space="preserve">Подрядчик уплачивает Заказчику неустойку в виде пени, которая начисляется за каждый день просрочки, начиная со дня, следующего после дня истечения установленного Договором срока исполнения Подрядчиком обязательства. Размер пени составляет </w:t>
            </w:r>
            <w:r>
              <w:fldChar w:fldCharType="begin" w:fldLock="true"/>
              <w:instrText xml:space="preserve">LBVARIABLE \id "76694" \dateFormat "dd.MM.yyyy" \moneyFormat "0,000.00 (ISpell) I$$$$ .00 F$$" \percentFormat "0,000.########'%'"</w:instrText>
              <w:fldChar w:fldCharType="separate"/>
            </w:r>
            <w:r>
              <w:t>5%</w:t>
            </w:r>
            <w:r>
              <w:fldChar w:fldCharType="end"/>
            </w:r>
            <w:r>
              <w:t xml:space="preserve"> от стоимости обязательства, исполнение которого просрочено за каждый день просрочки.</w:t>
            </w:r>
            <w:r>
              <w:fldChar w:fldCharType="end"/>
            </w:r>
            <w:r>
              <w:t>​​</w:t>
            </w:r>
          </w:p>
        </w:tc>
      </w:tr>
      <w:tr>
        <w:tc>
          <w:tcPr>
            <w:tcW w:w="846" w:type="dxa"/>
            <w:vMerge w:val="continue"/>
          </w:tcPr>
          <w:p w14:paraId="1cab1eaa">
            <w:pPr>
              <w:pStyle w:val="LBBodyText1"/>
            </w:pPr>
          </w:p>
        </w:tc>
        <w:tc>
          <w:tcPr>
            <w:tcW w:w="2410" w:type="dxa"/>
            <w:vMerge w:val="continue"/>
          </w:tcPr>
          <w:p w14:paraId="6bc4303a">
            <w:pPr>
              <w:pStyle w:val="LBBodyText1"/>
            </w:pPr>
          </w:p>
        </w:tc>
        <w:tc>
          <w:tcPr>
            <w:tcW w:w="850" w:type="dxa"/>
          </w:tcPr>
          <w:p w14:paraId="607b246b">
            <w:pPr>
              <w:pStyle w:val="LBBodyText1"/>
              <w:numPr>
                <w:numId w:val="44"/>
                <w:ilvl w:val="2"/>
              </w:numPr>
              <w:ind w:left="0" w:firstLine="0"/>
            </w:pPr>
          </w:p>
        </w:tc>
        <w:tc>
          <w:tcPr>
            <w:tcW w:w="2693" w:type="dxa"/>
            <w:gridSpan w:val="2"/>
          </w:tcPr>
          <w:p w14:paraId="6f3106be">
            <w:pPr>
              <w:pStyle w:val="LBBodyText1"/>
            </w:pPr>
            <w:r>
              <w:t xml:space="preserve">Нарушение Подрядчиком сроков устранения недостатков, указанных Заказчиком в Акте о выявленных недостатках результата Работ</w:t>
            </w:r>
          </w:p>
          <w:p w14:paraId="46dc9a1d">
            <w:pPr>
              <w:pStyle w:val="LBBodyText1"/>
            </w:pPr>
          </w:p>
        </w:tc>
        <w:tc>
          <w:tcPr>
            <w:tcW w:w="2694" w:type="dxa"/>
          </w:tcPr>
          <w:p w14:paraId="18112460">
            <w:pPr>
              <w:pStyle w:val="LBBodyText1"/>
            </w:pPr>
            <w:r>
              <w:t>​​</w:t>
            </w:r>
          </w:p>
          <w:p w14:paraId="64ad488c">
            <w:pPr>
              <w:pStyle w:val="LBBodyText1"/>
            </w:pPr>
            <w:r>
              <w:fldChar w:fldCharType="begin" w:fldLock="true"/>
              <w:instrText xml:space="preserve">LBVARIABLE \id "27634" \displaced</w:instrText>
              <w:fldChar w:fldCharType="separate"/>
            </w:r>
            <w:r>
              <w:t xml:space="preserve">Подрядчик уплачивает Заказчику неустойку в виде пени, которая начисляется за каждый день просрочки, начиная со дня, следующего после дня истечения срока устранения недостатков, указанных Заказчиком в Акте о выявленных недостатках результата Работ. Размер пени составляет </w:t>
            </w:r>
            <w:r>
              <w:fldChar w:fldCharType="begin" w:fldLock="true"/>
              <w:instrText xml:space="preserve">LBVARIABLE \id "76696" \dateFormat "dd.MM.yyyy" \moneyFormat "0,000.00 (ISpell) I$$$$ .00 F$$" \percentFormat "0,000.########'%'"</w:instrText>
              <w:fldChar w:fldCharType="separate"/>
            </w:r>
            <w:r>
              <w:t>5%</w:t>
            </w:r>
            <w:r>
              <w:fldChar w:fldCharType="end"/>
            </w:r>
            <w:r>
              <w:t xml:space="preserve"> от стоимости обязательств, исполнение которых просрочено, за каждый день просрочки. Общий размер пени не может превышать </w:t>
            </w:r>
            <w:r>
              <w:fldChar w:fldCharType="begin" w:fldLock="true"/>
              <w:instrText xml:space="preserve">LBVARIABLE \id "76697" \dateFormat "dd.MM.yyyy" \moneyFormat "0,000.00 (ISpell) I$$$$ .00 F$$" \percentFormat "0,000.########'%'"</w:instrText>
              <w:fldChar w:fldCharType="separate"/>
            </w:r>
            <w:r>
              <w:t>10%</w:t>
            </w:r>
            <w:r>
              <w:fldChar w:fldCharType="end"/>
            </w:r>
            <w:r>
              <w:t xml:space="preserve"> от цены Договора, указанной в пункте 1.3 Договора.</w:t>
            </w:r>
            <w:r>
              <w:fldChar w:fldCharType="end"/>
            </w:r>
            <w:r>
              <w:t>​​​​</w:t>
            </w:r>
          </w:p>
        </w:tc>
      </w:tr>
      <w:tr>
        <w:tc>
          <w:tcPr>
            <w:tcW w:w="846" w:type="dxa"/>
            <w:vMerge w:val="continue"/>
          </w:tcPr>
          <w:p w14:paraId="2e0df17a">
            <w:pPr>
              <w:pStyle w:val="LBBodyText1"/>
            </w:pPr>
          </w:p>
        </w:tc>
        <w:tc>
          <w:tcPr>
            <w:tcW w:w="2410" w:type="dxa"/>
            <w:vMerge w:val="continue"/>
          </w:tcPr>
          <w:p w14:paraId="67f5a112">
            <w:pPr>
              <w:pStyle w:val="LBBodyText1"/>
            </w:pPr>
          </w:p>
        </w:tc>
        <w:tc>
          <w:tcPr>
            <w:tcW w:w="850" w:type="dxa"/>
          </w:tcPr>
          <w:p w14:paraId="553121e1">
            <w:pPr>
              <w:pStyle w:val="LBBodyText1"/>
              <w:numPr>
                <w:numId w:val="44"/>
                <w:ilvl w:val="2"/>
              </w:numPr>
              <w:ind w:left="0" w:firstLine="0"/>
            </w:pPr>
          </w:p>
        </w:tc>
        <w:tc>
          <w:tcPr>
            <w:tcW w:w="2693" w:type="dxa"/>
            <w:gridSpan w:val="2"/>
          </w:tcPr>
          <w:p w14:paraId="58ed959f">
            <w:pPr>
              <w:pStyle w:val="LBBodyText1"/>
            </w:pPr>
            <w:r>
              <w:t xml:space="preserve">Неисполнение или ненадлежащее исполнение обязательств, предусмотренных пунктами </w:t>
            </w:r>
            <w:r>
              <w:fldChar w:fldCharType="begin" w:fldLock="true"/>
              <w:instrText xml:space="preserve">LBVARIABLE \id "47689"</w:instrText>
              <w:fldChar w:fldCharType="separate"/>
            </w:r>
            <w:r>
              <w:t xml:space="preserve">6.1.3, 6.1.6, 6.1.7,  6.1.21, 6.1.23, 6.1.24, 6.1.27, 6.1.28, 6.1.32, 6.1.38 </w:t>
            </w:r>
            <w:r>
              <w:fldChar w:fldCharType="end"/>
            </w:r>
            <w:r>
              <w:t xml:space="preserve"> Договора</w:t>
            </w:r>
          </w:p>
        </w:tc>
        <w:tc>
          <w:tcPr>
            <w:tcW w:w="2694" w:type="dxa"/>
          </w:tcPr>
          <w:p w14:paraId="2d91c948">
            <w:pPr>
              <w:pStyle w:val="LBBodyText1"/>
            </w:pPr>
            <w:r>
              <w:t xml:space="preserve">Подрядчик уплачивает Заказчику неустойку в виде штрафа, который начисляется за каждый факт неисполнения или ненадлежащего исполнения обязательств, предусмотренных пунктами </w:t>
            </w:r>
            <w:r>
              <w:fldChar w:fldCharType="begin" w:fldLock="true"/>
              <w:instrText xml:space="preserve">LBVARIABLE \id "47689"</w:instrText>
              <w:fldChar w:fldCharType="separate"/>
            </w:r>
            <w:r>
              <w:t xml:space="preserve">6.1.3, 6.1.6, 6.1.7,  6.1.21, 6.1.23, 6.1.24, 6.1.27, 6.1.28, 6.1.32, 6.1.38 </w:t>
            </w:r>
            <w:r>
              <w:fldChar w:fldCharType="end"/>
            </w:r>
            <w:r>
              <w:t xml:space="preserve"> Договора. Размер штрафа составляет </w:t>
            </w:r>
            <w:r>
              <w:fldChar w:fldCharType="begin" w:fldLock="true"/>
              <w:instrText xml:space="preserve">LBVARIABLE \id "47690" \grammarCase "nominative" \letterCase "normal" \rounding "none" \dateFormat "dd.mm.yyyy" \moneyFormat "0,000. (ISpell) I$$$$ .00 F$$" \numeral "cardinal"</w:instrText>
              <w:fldChar w:fldCharType="separate"/>
            </w:r>
            <w:r>
              <w:t xml:space="preserve">10 000 (Десять тысяч) рублей 00 копеек</w:t>
            </w:r>
            <w:r>
              <w:fldChar w:fldCharType="end"/>
            </w:r>
            <w:r>
              <w:t>.</w:t>
            </w:r>
          </w:p>
        </w:tc>
      </w:tr>
      <w:tr>
        <w:tc>
          <w:tcPr>
            <w:tcW w:w="846" w:type="dxa"/>
            <w:vMerge w:val="continue"/>
          </w:tcPr>
          <w:p w14:paraId="5436178d">
            <w:pPr>
              <w:pStyle w:val="LBBodyText1"/>
            </w:pPr>
          </w:p>
        </w:tc>
        <w:tc>
          <w:tcPr>
            <w:tcW w:w="2410" w:type="dxa"/>
            <w:vMerge w:val="continue"/>
          </w:tcPr>
          <w:p w14:paraId="3a325636">
            <w:pPr>
              <w:pStyle w:val="LBBodyText1"/>
            </w:pPr>
          </w:p>
        </w:tc>
        <w:tc>
          <w:tcPr>
            <w:tcW w:w="850" w:type="dxa"/>
          </w:tcPr>
          <w:p w14:paraId="3822353a">
            <w:pPr>
              <w:pStyle w:val="LBBodyText1"/>
              <w:numPr>
                <w:numId w:val="44"/>
                <w:ilvl w:val="2"/>
              </w:numPr>
              <w:ind w:left="0" w:firstLine="0"/>
            </w:pPr>
          </w:p>
        </w:tc>
        <w:tc>
          <w:tcPr>
            <w:tcW w:w="2693" w:type="dxa"/>
            <w:gridSpan w:val="2"/>
          </w:tcPr>
          <w:p w14:paraId="1360c338">
            <w:pPr>
              <w:pStyle w:val="LBBodyText1"/>
            </w:pPr>
            <w:r>
              <w:t xml:space="preserve">Неисполнение или ненадлежащее исполнение Подрядчиком Договора, повлекшее за собой расторжение Договора по инициативе Заказчика</w:t>
            </w:r>
          </w:p>
        </w:tc>
        <w:tc>
          <w:tcPr>
            <w:tcW w:w="2694" w:type="dxa"/>
          </w:tcPr>
          <w:p w14:paraId="022e0a53">
            <w:pPr>
              <w:pStyle w:val="LBBodyText1"/>
            </w:pPr>
            <w:r>
              <w:t xml:space="preserve">Подрядчик уплачивает Заказчику неустойку в виде штрафа в размере </w:t>
            </w:r>
            <w:r>
              <w:fldChar w:fldCharType="begin" w:fldLock="true"/>
              <w:instrText xml:space="preserve">LBVARIABLE \id "27638"</w:instrText>
              <w:fldChar w:fldCharType="separate"/>
            </w:r>
            <w:r>
              <w:fldChar w:fldCharType="begin" w:fldLock="true"/>
              <w:instrText xml:space="preserve">LBVARIABLE \id "56784" \grammarCase "nominative" \letterCase "normal" \rounding "none" \dateFormat "dd.mm.yyyy" \moneyFormat "0,000. (ISpell) I$$$$ .00 F$$" \numeral "cardinal"</w:instrText>
              <w:fldChar w:fldCharType="separate"/>
            </w:r>
            <w:r>
              <w:t xml:space="preserve">100 000 (Сто тысяч) рублей 00 копеек</w:t>
            </w:r>
            <w:r>
              <w:fldChar w:fldCharType="end"/>
            </w:r>
            <w:r>
              <w:fldChar w:fldCharType="end"/>
            </w:r>
            <w:r>
              <w:t>.</w:t>
            </w:r>
          </w:p>
        </w:tc>
      </w:tr>
      <w:tr>
        <w:tc>
          <w:tcPr>
            <w:tcW w:w="846" w:type="dxa"/>
          </w:tcPr>
          <w:p w14:paraId="54d5e7a2">
            <w:pPr>
              <w:pStyle w:val="LBBodyText1"/>
              <w:numPr>
                <w:numId w:val="44"/>
                <w:ilvl w:val="1"/>
              </w:numPr>
            </w:pPr>
            <w:bookmarkStart w:id="15" w:name="_Ref13361333"/>
            <w:bookmarkEnd w:id="15"/>
          </w:p>
        </w:tc>
        <w:tc>
          <w:tcPr>
            <w:tcW w:w="2410" w:type="dxa"/>
          </w:tcPr>
          <w:p w14:paraId="2d24071f">
            <w:pPr>
              <w:pStyle w:val="LBBodyText1"/>
            </w:pPr>
            <w:r>
              <w:t xml:space="preserve">Ответственность Заказчика</w:t>
            </w:r>
          </w:p>
        </w:tc>
        <w:tc>
          <w:tcPr>
            <w:tcW w:w="3118" w:type="dxa"/>
            <w:gridSpan w:val="2"/>
          </w:tcPr>
          <w:p w14:paraId="5a31fedc">
            <w:pPr>
              <w:pStyle w:val="LBBodyText1"/>
            </w:pPr>
            <w:r>
              <w:t xml:space="preserve">Нарушение Заказчиком сроков оплаты выполненных и принятых Работ</w:t>
            </w:r>
          </w:p>
        </w:tc>
        <w:tc>
          <w:tcPr>
            <w:tcW w:w="3119" w:type="dxa"/>
            <w:gridSpan w:val="2"/>
          </w:tcPr>
          <w:p w14:paraId="4b0b2c84">
            <w:pPr>
              <w:pStyle w:val="LBBodyText1"/>
            </w:pPr>
            <w:r>
              <w:t xml:space="preserve">Подрядчик вправе потребовать от Заказчика уплаты неустойки в виде пени в размере </w:t>
            </w:r>
            <w:r>
              <w:fldChar w:fldCharType="begin" w:fldLock="true"/>
              <w:instrText xml:space="preserve">LBVARIABLE \id "76698" \dateFormat "dd.MM.yyyy" \moneyFormat "0,000.00 (ISpell) I$$$$ .00 F$$" \percentFormat "0,000.########'%'"</w:instrText>
              <w:fldChar w:fldCharType="separate"/>
            </w:r>
            <w:r>
              <w:t>0,1%</w:t>
            </w:r>
            <w:r>
              <w:fldChar w:fldCharType="end"/>
            </w:r>
            <w:r>
              <w:t xml:space="preserve"> от суммы задолженности, за каждый день просрочки, начиная со дня, следующего после дня истечения установленного Договором срока исполнения Заказчиком обязательств по оплате. Общий размер неустойки не может превышать </w:t>
            </w:r>
            <w:r>
              <w:fldChar w:fldCharType="begin" w:fldLock="true"/>
              <w:instrText xml:space="preserve">LBVARIABLE \id "76699" \dateFormat "dd.MM.yyyy" \moneyFormat "0,000.00 (ISpell) I$$$$ .00 F$$" \percentFormat "0,000.########'%'"</w:instrText>
              <w:fldChar w:fldCharType="separate"/>
            </w:r>
            <w:r>
              <w:t>10%</w:t>
            </w:r>
            <w:r>
              <w:fldChar w:fldCharType="end"/>
            </w:r>
            <w:r>
              <w:t xml:space="preserve"> от суммы задолженности.​​​​</w:t>
            </w:r>
          </w:p>
        </w:tc>
      </w:tr>
      <w:tr>
        <w:tc>
          <w:tcPr>
            <w:tcW w:w="846" w:type="dxa"/>
          </w:tcPr>
          <w:p w14:paraId="4dc2bfb1">
            <w:pPr>
              <w:pStyle w:val="LBBodyText1"/>
              <w:numPr>
                <w:numId w:val="44"/>
                <w:ilvl w:val="1"/>
              </w:numPr>
            </w:pPr>
            <w:bookmarkStart w:id="16" w:name="_Ref11546692"/>
            <w:bookmarkEnd w:id="16"/>
          </w:p>
        </w:tc>
        <w:tc>
          <w:tcPr>
            <w:tcW w:w="2410" w:type="dxa"/>
          </w:tcPr>
          <w:p w14:paraId="4340d293">
            <w:pPr>
              <w:pStyle w:val="LBBodyText1"/>
            </w:pPr>
            <w:r>
              <w:t xml:space="preserve">Обеспечение исполнения Договора</w:t>
            </w:r>
          </w:p>
        </w:tc>
        <w:tc>
          <w:tcPr>
            <w:tcW w:w="6237" w:type="dxa"/>
            <w:gridSpan w:val="4"/>
          </w:tcPr>
          <w:p w14:paraId="4ca77ce9">
            <w:pPr>
              <w:pStyle w:val="LBBodyText1"/>
            </w:pPr>
            <w:r>
              <w:fldChar w:fldCharType="begin" w:fldLock="true"/>
              <w:instrText xml:space="preserve">LBVARIABLE \id "27638" \displaced</w:instrText>
              <w:fldChar w:fldCharType="separate"/>
            </w:r>
            <w:r>
              <w:t xml:space="preserve">Обеспечение исполнения обязательств по Договору Подрядчиком не предоставляется.</w:t>
            </w:r>
            <w:r>
              <w:fldChar w:fldCharType="end"/>
            </w:r>
          </w:p>
        </w:tc>
      </w:tr>
      <w:tr>
        <w:tc>
          <w:tcPr>
            <w:tcW w:w="846" w:type="dxa"/>
          </w:tcPr>
          <w:p w14:paraId="6ef6bbb0">
            <w:pPr>
              <w:pStyle w:val="LBBodyText1"/>
              <w:numPr>
                <w:numId w:val="44"/>
                <w:ilvl w:val="1"/>
              </w:numPr>
            </w:pPr>
            <w:bookmarkStart w:id="17" w:name="_Ref72054646"/>
            <w:bookmarkEnd w:id="17"/>
          </w:p>
        </w:tc>
        <w:tc>
          <w:tcPr>
            <w:tcW w:w="2410" w:type="dxa"/>
          </w:tcPr>
          <w:p w14:paraId="0a8b3d63">
            <w:pPr>
              <w:pStyle w:val="LBBodyText1"/>
            </w:pPr>
            <w:r>
              <w:t xml:space="preserve">Обеспечение исполнения гарантийных обязательств Подрядчика</w:t>
            </w:r>
          </w:p>
        </w:tc>
        <w:tc>
          <w:tcPr>
            <w:tcW w:w="6237" w:type="dxa"/>
            <w:gridSpan w:val="4"/>
          </w:tcPr>
          <w:p w14:paraId="4ebc1fa8">
            <w:pPr>
              <w:pStyle w:val="LBBodyText1"/>
            </w:pPr>
            <w:r>
              <w:fldChar w:fldCharType="begin" w:fldLock="true"/>
              <w:instrText xml:space="preserve">LBVARIABLE \id "27642" \displaced</w:instrText>
              <w:fldChar w:fldCharType="separate"/>
            </w:r>
            <w:r>
              <w:t xml:space="preserve">Обеспечение исполнения гарантийных обязательств по Договору Подрядчиком не предоставляется.</w:t>
            </w:r>
            <w:r>
              <w:fldChar w:fldCharType="end"/>
            </w:r>
          </w:p>
        </w:tc>
      </w:tr>
      <w:tr>
        <w:tc>
          <w:tcPr>
            <w:tcW w:w="846" w:type="dxa"/>
          </w:tcPr>
          <w:p w14:paraId="70dbd44e">
            <w:pPr>
              <w:pStyle w:val="LBBodyText1"/>
              <w:numPr>
                <w:numId w:val="44"/>
                <w:ilvl w:val="1"/>
              </w:numPr>
            </w:pPr>
            <w:bookmarkStart w:id="18" w:name="_Ref5914202"/>
            <w:bookmarkEnd w:id="18"/>
          </w:p>
        </w:tc>
        <w:tc>
          <w:tcPr>
            <w:tcW w:w="2410" w:type="dxa"/>
          </w:tcPr>
          <w:p w14:paraId="3c6c9fb5">
            <w:pPr>
              <w:pStyle w:val="LBBodyText1"/>
            </w:pPr>
            <w:r>
              <w:t>Подсудность</w:t>
            </w:r>
          </w:p>
        </w:tc>
        <w:tc>
          <w:tcPr>
            <w:tcW w:w="6237" w:type="dxa"/>
            <w:gridSpan w:val="4"/>
          </w:tcPr>
          <w:p w14:paraId="2e37c7d5">
            <w:pPr>
              <w:pStyle w:val="LBBodyText1"/>
            </w:pPr>
            <w:r>
              <w:t xml:space="preserve">При неурегулировании Сторонами спора в досудебном порядке спор передается на рассмотрение </w:t>
            </w:r>
            <w:r>
              <w:fldChar w:fldCharType="begin" w:fldLock="true"/>
              <w:instrText xml:space="preserve">LBVARIABLE \id "76625" \grammarCase "genitive"</w:instrText>
              <w:fldChar w:fldCharType="separate"/>
            </w:r>
            <w:r>
              <w:t xml:space="preserve">Арбитражного суда Ханты-Мансийского автономного округа - Югр</w:t>
            </w:r>
            <w:r>
              <w:fldChar w:fldCharType="end"/>
            </w:r>
            <w:r>
              <w:t xml:space="preserve"> в порядке, предусмотренном действующим законодательством Российской Федерации.</w:t>
            </w:r>
          </w:p>
        </w:tc>
      </w:tr>
      <w:tr>
        <w:tc>
          <w:tcPr>
            <w:tcW w:w="846" w:type="dxa"/>
          </w:tcPr>
          <w:p w14:paraId="107de3d2">
            <w:pPr>
              <w:pStyle w:val="LBBodyText1"/>
              <w:numPr>
                <w:numId w:val="44"/>
                <w:ilvl w:val="1"/>
              </w:numPr>
            </w:pPr>
            <w:bookmarkStart w:id="19" w:name="_Ref71270890"/>
            <w:bookmarkEnd w:id="19"/>
          </w:p>
        </w:tc>
        <w:tc>
          <w:tcPr>
            <w:tcW w:w="2410" w:type="dxa"/>
          </w:tcPr>
          <w:p w14:paraId="4899a8fc">
            <w:pPr>
              <w:pStyle w:val="LBBodyText1"/>
            </w:pPr>
            <w:r>
              <w:t xml:space="preserve">Срок действия договора</w:t>
            </w:r>
          </w:p>
        </w:tc>
        <w:tc>
          <w:tcPr>
            <w:tcW w:w="6237" w:type="dxa"/>
            <w:gridSpan w:val="4"/>
          </w:tcPr>
          <w:p w14:paraId="49f4a024">
            <w:pPr>
              <w:pStyle w:val="LBBodyText1"/>
            </w:pPr>
            <w:r>
              <w:t xml:space="preserve">Договор вступает в силу с даты его подписания и действует в течение </w:t>
            </w:r>
            <w:r>
              <w:fldChar w:fldCharType="begin" w:fldLock="true"/>
              <w:instrText xml:space="preserve">LBVARIABLE \id "89462" \grammarCase "genitive" \precision "0" \numberFormat "0,000.######## unit"</w:instrText>
              <w:fldChar w:fldCharType="separate"/>
            </w:r>
            <w:r>
              <w:t xml:space="preserve">5 месяцев</w:t>
            </w:r>
            <w:r>
              <w:fldChar w:fldCharType="end"/>
            </w:r>
            <w:r>
              <w:t>.</w:t>
            </w:r>
          </w:p>
        </w:tc>
      </w:tr>
    </w:tbl>
    <w:p w14:paraId="31a08a42">
      <w:pPr>
        <w:pStyle w:val="LBGovstyle1"/>
      </w:pPr>
      <w:bookmarkStart w:id="20" w:name="_Ref17988631"/>
      <w:r>
        <w:t xml:space="preserve">Предмет Договора</w:t>
      </w:r>
    </w:p>
    <w:p w14:paraId="76e4e056">
      <w:pPr>
        <w:pStyle w:val="LBGovstyle2"/>
        <w:rPr>
          <w:lang w:val="ru-RU"/>
        </w:rPr>
        <w:ind w:left="0" w:firstLine="709"/>
      </w:pPr>
      <w:bookmarkStart w:id="21" w:name="_Ref23256208"/>
      <w:r>
        <w:rPr>
          <w:lang w:val="ru-RU"/>
        </w:rPr>
        <w:t xml:space="preserve">Подрядчик обязуется по заданию Заказчика выполнить Работы в соответствии с Техническим заданием, а Заказчик обязуется принять и оплатить надлежащим образом выполненные Работы и результат Работ в размере, сроки и порядке в соответствии с Договором.</w:t>
      </w:r>
    </w:p>
    <w:p w14:paraId="457f45b1">
      <w:pPr>
        <w:pStyle w:val="LBGovstyle2"/>
        <w:rPr>
          <w:lang w:val="ru-RU"/>
        </w:rPr>
        <w:ind w:left="0" w:firstLine="709"/>
      </w:pPr>
      <w:r>
        <w:rPr>
          <w:lang w:val="ru-RU"/>
        </w:rPr>
        <w:t xml:space="preserve">Работы выполняются иждивением Подрядчика – из его материалов, его силами и средствами. Все необходимые для выполнения Работ материалы и оборудование предоставляются Подрядчиком и входят в стоимость Работ.</w:t>
      </w:r>
    </w:p>
    <w:p w14:paraId="3ea17a48">
      <w:pPr>
        <w:pStyle w:val="LBGovstyle2"/>
        <w:rPr>
          <w:lang w:val="ru-RU"/>
        </w:rPr>
        <w:ind w:left="0" w:firstLine="709"/>
      </w:pPr>
      <w:r>
        <w:rPr>
          <w:lang w:val="ru-RU"/>
        </w:rPr>
        <w:t xml:space="preserve">Место выполнения Работ указано в пункте </w:t>
      </w:r>
      <w:r>
        <w:rPr>
          <w:lang w:val="ru-RU"/>
        </w:rPr>
        <w:fldChar w:fldCharType="begin" w:fldLock="false"/>
        <w:instrText xml:space="preserve">REF "_Ref73894154" \r \h</w:instrText>
        <w:fldChar w:fldCharType="separate"/>
      </w:r>
      <w:r>
        <w:rPr>
          <w:lang w:val="ru-RU"/>
        </w:rPr>
        <w:t>1.5</w:t>
      </w:r>
      <w:r>
        <w:rPr>
          <w:lang w:val="ru-RU"/>
        </w:rPr>
        <w:fldChar w:fldCharType="end"/>
      </w:r>
      <w:r>
        <w:rPr>
          <w:lang w:val="ru-RU"/>
        </w:rPr>
        <w:t xml:space="preserve"> Договора.</w:t>
      </w:r>
    </w:p>
    <w:p w14:paraId="53dcf3f9">
      <w:pPr>
        <w:pStyle w:val="LBGovstyle2"/>
        <w:rPr>
          <w:lang w:val="ru-RU"/>
        </w:rPr>
        <w:ind w:left="0" w:firstLine="709"/>
      </w:pPr>
      <w:r>
        <w:rPr>
          <w:lang w:val="ru-RU"/>
        </w:rPr>
        <w:t xml:space="preserve">Подрядчик гарантирует, что обладает всеми необходимыми в соответствии с законодательством Российской Федерации лицензиями, разрешениями, допусками для выполнения Работ, работники Подрядчика обладают необходимыми в соответствии с законодательством Российской Федерации разрешительными документами на выполнение Работ, а также навыками, опытом и квалификацией для качественного выполнения Работ.</w:t>
      </w:r>
    </w:p>
    <w:p w14:paraId="5e886ccc">
      <w:pPr>
        <w:pStyle w:val="LBGovstyle1"/>
      </w:pPr>
      <w:bookmarkStart w:id="22" w:name="_Ref1298901"/>
      <w:bookmarkEnd w:id="22"/>
      <w:r>
        <w:t xml:space="preserve">Цена Договора и порядок расчетов</w:t>
      </w:r>
      <w:bookmarkEnd w:id="21"/>
    </w:p>
    <w:p w14:paraId="32c2ca0b">
      <w:pPr>
        <w:pStyle w:val="LBGovstyle2"/>
        <w:rPr>
          <w:lang w:val="ru-RU"/>
        </w:rPr>
        <w:ind w:left="0" w:firstLine="709"/>
      </w:pPr>
      <w:bookmarkStart w:id="23" w:name="_Ref91146293"/>
      <w:bookmarkEnd w:id="23"/>
      <w:r>
        <w:rPr>
          <w:lang w:val="ru-RU"/>
        </w:rPr>
        <w:t xml:space="preserve">Цена Договора является твердой и указана в пункте </w:t>
      </w:r>
      <w:r>
        <w:rPr>
          <w:lang w:val="ru-RU"/>
        </w:rPr>
        <w:fldChar w:fldCharType="begin" w:fldLock="false"/>
        <w:instrText xml:space="preserve">REF "_Ref35444420" \r \h</w:instrText>
        <w:fldChar w:fldCharType="separate"/>
      </w:r>
      <w:r>
        <w:rPr>
          <w:lang w:val="ru-RU"/>
        </w:rPr>
        <w:t>1.3</w:t>
      </w:r>
      <w:r>
        <w:rPr>
          <w:lang w:val="ru-RU"/>
        </w:rPr>
        <w:fldChar w:fldCharType="end"/>
      </w:r>
      <w:r>
        <w:rPr>
          <w:lang w:val="ru-RU"/>
        </w:rPr>
        <w:t xml:space="preserve"> Договора. </w:t>
      </w:r>
    </w:p>
    <w:p w14:paraId="75cdcc1a">
      <w:pPr>
        <w:pStyle w:val="LBBodyText2"/>
        <w:ind w:left="0" w:firstLine="709"/>
      </w:pPr>
      <w:r>
        <w:fldChar w:fldCharType="begin" w:fldLock="true"/>
        <w:instrText xml:space="preserve">LBVARIABLE \id "27650" \displaced</w:instrText>
        <w:fldChar w:fldCharType="separate"/>
      </w:r>
      <w:r>
        <w:t xml:space="preserve">Заказчик в качестве налогового агента удерживает налог на доходы физических лиц от суммы, подлежащей оплате от стоимости Работ по настоящему Договору, и перечисляет его в бюджет по месту учета налогового агента в налоговом органе</w:t>
      </w:r>
      <w:r>
        <w:rPr>
          <w:vertAlign w:val="superscript"/>
        </w:rPr>
        <w:footnoteReference w:id="6"/>
      </w:r>
      <w:r>
        <w:t xml:space="preserve">. </w:t>
      </w:r>
    </w:p>
    <w:p w14:paraId="731c05ea">
      <w:pPr>
        <w:pStyle w:val="LBBodyText2"/>
        <w:ind w:left="0" w:firstLine="709"/>
      </w:pPr>
      <w:r>
        <w:t xml:space="preserve">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vertAlign w:val="superscript"/>
        </w:rPr>
        <w:footnoteReference w:id="7"/>
      </w:r>
      <w:r>
        <w:t>.</w:t>
      </w:r>
      <w:r>
        <w:fldChar w:fldCharType="end"/>
      </w:r>
    </w:p>
    <w:p w14:paraId="56d5af45">
      <w:pPr>
        <w:pStyle w:val="LBGovstyle2"/>
        <w:rPr>
          <w:u w:val="single"/>
          <w:lang w:val="ru-RU"/>
        </w:rPr>
        <w:ind w:left="0" w:firstLine="709"/>
      </w:pPr>
      <w:bookmarkStart w:id="24" w:name="_Ref529809824"/>
      <w:r>
        <w:rPr>
          <w:lang w:val="ru-RU"/>
        </w:rPr>
        <w:t xml:space="preserve">Цена Работ (единицы Работ) включает в себя вознаграждение Подрядчика, все затраты, издержки и расходы, связанные с исполнением Договора, в том числе все применимые налоги, пошлины, сборы и другие обязательные платежи, а также стоимость используемых Подрядчиком при выполнении Работ расходных материалов, запасных частей, инвентаря.</w:t>
      </w:r>
      <w:bookmarkEnd w:id="24"/>
    </w:p>
    <w:p w14:paraId="5eb1cf25">
      <w:pPr>
        <w:pStyle w:val="LBGovstyle2"/>
        <w:rPr>
          <w:lang w:val="ru-RU"/>
        </w:rPr>
        <w:ind w:left="0" w:firstLine="709"/>
      </w:pPr>
      <w:r>
        <w:rPr>
          <w:lang w:val="ru-RU"/>
        </w:rPr>
        <w:t xml:space="preserve">Подрядчик направляет Заказчику счет на оплату в срок, указанный в пункте </w:t>
      </w:r>
      <w:r>
        <w:rPr>
          <w:lang w:val="ru-RU"/>
        </w:rPr>
        <w:fldChar w:fldCharType="begin" w:fldLock="false"/>
        <w:instrText xml:space="preserve">REF "_Ref62012487" \r \h</w:instrText>
        <w:fldChar w:fldCharType="separate"/>
      </w:r>
      <w:r>
        <w:rPr>
          <w:lang w:val="ru-RU"/>
        </w:rPr>
        <w:t>1.12</w:t>
      </w:r>
      <w:r>
        <w:rPr>
          <w:lang w:val="ru-RU"/>
        </w:rPr>
        <w:fldChar w:fldCharType="end"/>
      </w:r>
      <w:r>
        <w:rPr>
          <w:lang w:val="ru-RU"/>
        </w:rPr>
        <w:t xml:space="preserve"> Договора. Оплата Работ производится Заказчиком в срок, указанный в пункте </w:t>
      </w:r>
      <w:r>
        <w:rPr>
          <w:lang w:val="ru-RU"/>
        </w:rPr>
        <w:fldChar w:fldCharType="begin" w:fldLock="false"/>
        <w:instrText xml:space="preserve">REF "_Ref47441527" \r \h</w:instrText>
        <w:fldChar w:fldCharType="separate"/>
      </w:r>
      <w:r>
        <w:rPr>
          <w:lang w:val="ru-RU"/>
        </w:rPr>
        <w:t>1.13</w:t>
      </w:r>
      <w:r>
        <w:rPr>
          <w:lang w:val="ru-RU"/>
        </w:rPr>
        <w:fldChar w:fldCharType="end"/>
      </w:r>
      <w:r>
        <w:rPr>
          <w:lang w:val="ru-RU"/>
        </w:rPr>
        <w:t xml:space="preserve"> Договора. </w:t>
      </w:r>
    </w:p>
    <w:p w14:paraId="6664998d">
      <w:pPr>
        <w:pStyle w:val="LBGovstyle2"/>
        <w:rPr>
          <w:lang w:val="ru-RU"/>
        </w:rPr>
        <w:ind w:left="0" w:firstLine="709"/>
      </w:pPr>
      <w:bookmarkStart w:id="25" w:name="_Ref94833176"/>
      <w:bookmarkEnd w:id="25"/>
      <w:r>
        <w:rPr>
          <w:lang w:val="ru-RU"/>
        </w:rPr>
        <w:t xml:space="preserve">Оплата по Договору осуществляется с расчетного счета Заказчика по безналичному расчету платежными поручениями путем перечисления Заказчиком денежных средств на расчетный счет Подрядчика, указанный в настоящем Договоре. В случае изменения реквизитов расчетного счета Подрядчик обязан в течение 1 (одного) рабочего дня с даты изменения реквизитов расчетного счета в порядке, предусмотренном пунктом </w:t>
      </w:r>
      <w:r>
        <w:rPr>
          <w:lang w:val="ru-RU"/>
        </w:rPr>
        <w:fldChar w:fldCharType="begin" w:fldLock="false"/>
        <w:instrText xml:space="preserve">REF "_ref_23030049" \r \h</w:instrText>
        <w:fldChar w:fldCharType="separate"/>
      </w:r>
      <w:r>
        <w:rPr>
          <w:lang w:val="ru-RU"/>
        </w:rPr>
        <w:t>15.3</w:t>
      </w:r>
      <w:r>
        <w:rPr>
          <w:lang w:val="ru-RU"/>
        </w:rPr>
        <w:fldChar w:fldCharType="end"/>
      </w:r>
      <w:r>
        <w:rPr>
          <w:lang w:val="ru-RU"/>
        </w:rPr>
        <w:t xml:space="preserve"> Договора,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расчетный счет Подрядчика с указанными в Договоре реквизитами, несет Подрядчик. </w:t>
      </w:r>
    </w:p>
    <w:p w14:paraId="3c63b1a1">
      <w:pPr>
        <w:pStyle w:val="LBGovstyle2"/>
        <w:rPr>
          <w:lang w:val="ru-RU"/>
        </w:rPr>
        <w:ind w:left="0" w:firstLine="709"/>
      </w:pPr>
      <w:r>
        <w:rPr>
          <w:lang w:val="ru-RU"/>
        </w:rPr>
        <w:t xml:space="preserve">Обязательства Заказчика по оплате Работ считаются выполненными с даты списания денежных средств с расчетного счета Заказчика.</w:t>
      </w:r>
    </w:p>
    <w:p w14:paraId="57a24d8c">
      <w:pPr>
        <w:pStyle w:val="LBGovstyle2"/>
        <w:rPr>
          <w:lang w:val="ru-RU"/>
        </w:rPr>
        <w:ind w:left="0" w:firstLine="709"/>
      </w:pPr>
      <w:r>
        <w:rPr>
          <w:lang w:val="ru-RU"/>
        </w:rPr>
        <w:t xml:space="preserve">Подрядчик, являющийся плательщиком НДС, обязан предоставлять Заказчику счета-фактуры в порядке и сроки, установленные законодательством Российской Федерации о налогах и сборах. </w:t>
      </w:r>
    </w:p>
    <w:p w14:paraId="0885c875">
      <w:pPr>
        <w:rPr>
          <w:sz w:val="24"/>
        </w:rPr>
        <w:ind w:firstLine="709"/>
        <w:contextualSpacing/>
        <w:tabs>
          <w:tab w:val="left" w:pos="1276"/>
        </w:tabs>
      </w:pPr>
      <w:r>
        <w:rPr>
          <w:sz w:val="24"/>
        </w:rPr>
        <w:t xml:space="preserve">При неисполнении Подрядчиком указанной в настоящем пункте обязанности в установленный срок Заказчик вправе взыскать с Подрядчика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Заказчик вправе взыскать с Подрядчика пени и штрафы, приходящиеся на данные суммы НДС, в случае их начисления по решению налогового органа.</w:t>
      </w:r>
    </w:p>
    <w:p w14:paraId="0f67e6c1">
      <w:pPr>
        <w:pStyle w:val="LBGovstyle2"/>
        <w:rPr>
          <w:lang w:val="ru-RU"/>
        </w:rPr>
        <w:ind w:left="0" w:firstLine="709"/>
      </w:pPr>
      <w:r>
        <w:rPr>
          <w:lang w:val="ru-RU"/>
        </w:rPr>
        <w:t xml:space="preserve">Отсрочка оплаты Работ не является предоставлением Заказчику коммерческого кредита, предусмотренного статьей 823 Гражданского кодекса Российской Федерации. На сумму денежного обязательства Заказчика по оплате Работ законные проценты, предусмотренные статьей 317.1 Гражданского кодекса Российской Федерации, не начисляются.</w:t>
      </w:r>
    </w:p>
    <w:p w14:paraId="112929e8">
      <w:pPr>
        <w:pStyle w:val="LBGovstyle1"/>
      </w:pPr>
      <w:r>
        <w:t xml:space="preserve">Производство скрытых работ</w:t>
      </w:r>
    </w:p>
    <w:p w14:paraId="73395f01">
      <w:pPr>
        <w:pStyle w:val="LBGovstyle2"/>
        <w:rPr>
          <w:lang w:val="ru-RU"/>
        </w:rPr>
        <w:ind w:left="0" w:firstLine="709"/>
      </w:pPr>
      <w:r>
        <w:rPr>
          <w:lang w:val="ru-RU"/>
        </w:rPr>
        <w:t xml:space="preserve">Никакие подлежащие закрытию Работы не должны закрываться без разрешения Заказчика и оформления Акта освидетельствования скрытых работ, который составляется в двух экземплярах и подписывается представителями Сторон. Если представитель Заказчика не был информирован о производстве скрытых работ, то Подрядчик за свой счет обязан открыть любую часть скрытых работ согласно указаниям Заказчика, а затем восстановить ее.</w:t>
      </w:r>
    </w:p>
    <w:p w14:paraId="7afe8c44">
      <w:pPr>
        <w:pStyle w:val="LBGovstyle2"/>
        <w:rPr>
          <w:lang w:val="ru-RU"/>
        </w:rPr>
        <w:ind w:left="0" w:firstLine="709"/>
      </w:pPr>
      <w:r>
        <w:rPr>
          <w:lang w:val="ru-RU"/>
        </w:rPr>
        <w:t xml:space="preserve">В случае если Заказчиком будут обнаружены некачественно выполненные Работы, то Подрядчик обязан своими силами и за свой счет в согласованные Сторонами сроки переделать эти работы для обеспечения их надлежащего качества. В случае если Подрядчик в согласованные Сторонами сроки не устранит некачественно выполненные Работы, то Заказчику предоставляется право самостоятельно или с привлечением третьих лиц переделать некачественно выполненные Работы.</w:t>
      </w:r>
    </w:p>
    <w:p w14:paraId="125803eb">
      <w:pPr>
        <w:rPr>
          <w:sz w:val="24"/>
        </w:rPr>
        <w:ind w:firstLine="709"/>
        <w:tabs>
          <w:tab w:val="left" w:pos="1276"/>
          <w:tab w:val="left" w:pos="1418"/>
          <w:tab w:val="left" w:pos="1560"/>
          <w:tab w:val="left" w:pos="1701"/>
        </w:tabs>
      </w:pPr>
      <w:r>
        <w:rPr>
          <w:sz w:val="24"/>
        </w:rPr>
        <w:t xml:space="preserve">Все расходы, связанные с переделкой некачественных Работ, несет Подрядчик. Заказчик вправе удержать сумму этих расходов из любых причитающихся Подрядчику средств с отражением данного факта в платежных документах и актах.</w:t>
      </w:r>
    </w:p>
    <w:p w14:paraId="559b018c">
      <w:pPr>
        <w:pStyle w:val="LBGovstyle1"/>
      </w:pPr>
      <w:r>
        <w:t xml:space="preserve">Порядок, сроки выполнения Работ. Сдача-приемка выполненных Работ</w:t>
      </w:r>
    </w:p>
    <w:p w14:paraId="36973406">
      <w:pPr>
        <w:pStyle w:val="LBGovstyle2"/>
        <w:rPr>
          <w:lang w:val="ru-RU"/>
        </w:rPr>
        <w:ind w:left="0" w:firstLine="709"/>
      </w:pPr>
      <w:r>
        <w:rPr>
          <w:lang w:val="ru-RU"/>
        </w:rPr>
        <w:t xml:space="preserve">Подрядчик в течение </w:t>
      </w:r>
      <w:r>
        <w:rPr>
          <w:lang w:val="ru-RU"/>
        </w:rPr>
        <w:fldChar w:fldCharType="begin" w:fldLock="true"/>
        <w:instrText xml:space="preserve">LBVARIABLE \id "76840" \grammarCase "genitive" \dateFormat "dd.MM.yyyy" \numberFormat "0,000.######## (Spell) unit" \moneyFormat "0,000.00 (ISpell) I$$$$ .00 F$$"</w:instrText>
        <w:fldChar w:fldCharType="separate"/>
      </w:r>
      <w:r>
        <w:rPr>
          <w:lang w:val="ru-RU"/>
        </w:rPr>
        <w:t xml:space="preserve">5 (Пяти) рабочих дней</w:t>
      </w:r>
      <w:r>
        <w:rPr>
          <w:lang w:val="ru-RU"/>
        </w:rPr>
        <w:fldChar w:fldCharType="end"/>
      </w:r>
      <w:r>
        <w:rPr>
          <w:lang w:val="ru-RU"/>
        </w:rPr>
        <w:t xml:space="preserve"> с даты заключения Договора разрабатывает сметную документацию на выполнение Работ в соответствии с Техническим заданием. ​​</w:t>
      </w:r>
    </w:p>
    <w:p w14:paraId="61b38db0">
      <w:pPr>
        <w:pStyle w:val="LBGovstyle2"/>
        <w:rPr>
          <w:lang w:val="ru-RU"/>
        </w:rPr>
        <w:ind w:left="0" w:firstLine="709"/>
      </w:pPr>
      <w:r>
        <w:rPr>
          <w:lang w:val="ru-RU"/>
        </w:rPr>
        <w:t xml:space="preserve">Подрядчик обязан выполнить Работы в сроки, указанные в пункте </w:t>
      </w:r>
      <w:r>
        <w:rPr>
          <w:lang w:val="ru-RU"/>
        </w:rPr>
        <w:fldChar w:fldCharType="begin" w:fldLock="false"/>
        <w:instrText xml:space="preserve">REF "_Ref99615646" \r \h</w:instrText>
        <w:fldChar w:fldCharType="separate"/>
      </w:r>
      <w:r>
        <w:rPr>
          <w:lang w:val="ru-RU"/>
        </w:rPr>
        <w:t>1.6</w:t>
      </w:r>
      <w:r>
        <w:rPr>
          <w:lang w:val="ru-RU"/>
        </w:rPr>
        <w:fldChar w:fldCharType="end"/>
      </w:r>
      <w:r>
        <w:rPr>
          <w:lang w:val="ru-RU"/>
        </w:rPr>
        <w:t xml:space="preserve"> Договора. </w:t>
      </w:r>
    </w:p>
    <w:p w14:paraId="404f8c07">
      <w:pPr>
        <w:pStyle w:val="LBGovstyle2"/>
        <w:rPr>
          <w:lang w:val="ru-RU"/>
        </w:rPr>
        <w:ind w:left="0" w:firstLine="709"/>
      </w:pPr>
      <w:r>
        <w:rPr>
          <w:lang w:val="ru-RU"/>
        </w:rPr>
        <w:fldChar w:fldCharType="begin" w:fldLock="true"/>
        <w:instrText xml:space="preserve">LBVARIABLE \id "76842" \displaced</w:instrText>
        <w:fldChar w:fldCharType="separate"/>
      </w:r>
      <w:r>
        <w:rPr>
          <w:lang w:val="ru-RU"/>
        </w:rPr>
        <w:t xml:space="preserve">Работы должны выполняться согласно установленному Техническим заданием режиму выполнения Работ.</w:t>
      </w:r>
      <w:r>
        <w:rPr>
          <w:lang w:val="ru-RU"/>
        </w:rPr>
        <w:fldChar w:fldCharType="end"/>
      </w:r>
    </w:p>
    <w:p w14:paraId="46bbc262">
      <w:pPr>
        <w:pStyle w:val="LBGovstyle2"/>
        <w:rPr>
          <w:lang w:val="ru-RU"/>
        </w:rPr>
        <w:ind w:left="0" w:firstLine="709"/>
      </w:pPr>
      <w:r>
        <w:rPr>
          <w:lang w:val="ru-RU"/>
        </w:rPr>
        <w:t xml:space="preserve">Работники Подрядчика могут быть допущены к работе на Объекте только с соблюдением мероприятий по охране труда, указанных в Договоре и Техническом задании. </w:t>
      </w:r>
    </w:p>
    <w:p w14:paraId="2c1cfb46">
      <w:pPr>
        <w:pStyle w:val="LBGovstyle2"/>
        <w:rPr>
          <w:lang w:val="ru-RU"/>
        </w:rPr>
        <w:ind w:left="0" w:firstLine="709"/>
      </w:pPr>
      <w:r>
        <w:rPr>
          <w:lang w:val="ru-RU"/>
        </w:rPr>
        <w:t xml:space="preserve">Подрядчик в порядке, предусмотренном пунктом </w:t>
      </w:r>
      <w:r>
        <w:rPr>
          <w:lang w:val="ru-RU"/>
        </w:rPr>
        <w:fldChar w:fldCharType="begin" w:fldLock="false"/>
        <w:instrText xml:space="preserve">REF "_ref_23030049" \r \h</w:instrText>
        <w:fldChar w:fldCharType="separate"/>
      </w:r>
      <w:r>
        <w:rPr>
          <w:lang w:val="ru-RU"/>
        </w:rPr>
        <w:t>15.3</w:t>
      </w:r>
      <w:r>
        <w:rPr>
          <w:lang w:val="ru-RU"/>
        </w:rPr>
        <w:fldChar w:fldCharType="end"/>
      </w:r>
      <w:r>
        <w:rPr>
          <w:lang w:val="ru-RU"/>
        </w:rPr>
        <w:t xml:space="preserve"> Договора, извещает Заказчика об ожидаемой дате и времени сдачи результата Работ в срок, установленный в пункте </w:t>
      </w:r>
      <w:r>
        <w:rPr>
          <w:lang w:val="ru-RU"/>
        </w:rPr>
        <w:fldChar w:fldCharType="begin" w:fldLock="false"/>
        <w:instrText xml:space="preserve">REF "_Ref2462864" \r \h</w:instrText>
        <w:fldChar w:fldCharType="separate"/>
      </w:r>
      <w:r>
        <w:rPr>
          <w:lang w:val="ru-RU"/>
        </w:rPr>
        <w:t>1.7</w:t>
      </w:r>
      <w:r>
        <w:rPr>
          <w:lang w:val="ru-RU"/>
        </w:rPr>
        <w:fldChar w:fldCharType="end"/>
      </w:r>
      <w:r>
        <w:rPr>
          <w:lang w:val="ru-RU"/>
        </w:rPr>
        <w:t xml:space="preserve"> Договора. Извещение должно быть направлено в адрес Заказчика в соответствии с контактными данными Заказчика, указанными в разделе </w:t>
      </w:r>
      <w:r>
        <w:rPr>
          <w:lang w:val="ru-RU"/>
        </w:rPr>
        <w:fldChar w:fldCharType="begin" w:fldLock="false"/>
        <w:instrText xml:space="preserve">REF "_Ref23253934" \r \h</w:instrText>
        <w:fldChar w:fldCharType="separate"/>
      </w:r>
      <w:r>
        <w:rPr>
          <w:lang w:val="ru-RU"/>
        </w:rPr>
        <w:t>17</w:t>
      </w:r>
      <w:r>
        <w:rPr>
          <w:lang w:val="ru-RU"/>
        </w:rPr>
        <w:fldChar w:fldCharType="end"/>
      </w:r>
      <w:r>
        <w:rPr>
          <w:lang w:val="ru-RU"/>
        </w:rPr>
        <w:t xml:space="preserve"> Договора. </w:t>
      </w:r>
    </w:p>
    <w:p w14:paraId="6ee085d1">
      <w:pPr>
        <w:pStyle w:val="LBGovstyle2"/>
        <w:rPr>
          <w:lang w:val="ru-RU"/>
        </w:rPr>
        <w:ind w:left="0" w:firstLine="709"/>
      </w:pPr>
      <w:bookmarkStart w:id="26" w:name="_Ref49156174"/>
      <w:bookmarkEnd w:id="26"/>
      <w:r>
        <w:rPr>
          <w:lang w:val="ru-RU"/>
        </w:rPr>
        <w:t xml:space="preserve">Подрядчик обязан в срок, указанный в пункте </w:t>
      </w:r>
      <w:r>
        <w:rPr>
          <w:lang w:val="ru-RU"/>
        </w:rPr>
        <w:fldChar w:fldCharType="begin" w:fldLock="false"/>
        <w:instrText xml:space="preserve">REF "_Ref26778632" \r \h</w:instrText>
        <w:fldChar w:fldCharType="separate"/>
      </w:r>
      <w:r>
        <w:rPr>
          <w:lang w:val="ru-RU"/>
        </w:rPr>
        <w:t>1.8</w:t>
      </w:r>
      <w:r>
        <w:rPr>
          <w:lang w:val="ru-RU"/>
        </w:rPr>
        <w:fldChar w:fldCharType="end"/>
      </w:r>
      <w:r>
        <w:rPr>
          <w:lang w:val="ru-RU"/>
        </w:rPr>
        <w:t xml:space="preserve"> Договора, направить Заказчику Акт о приемке выполненных работ (форма № КС-2) и Справку о стоимости выполненных работ и затрат (форма КС-3) в 2 (двух) экземплярах, подписанных Подрядчиком. </w:t>
      </w:r>
    </w:p>
    <w:p w14:paraId="367a9784">
      <w:pPr>
        <w:pStyle w:val="LBGovstyle2"/>
        <w:numPr>
          <w:numId w:val="0"/>
          <w:ilvl w:val="0"/>
        </w:numPr>
        <w:rPr>
          <w:lang w:val="ru-RU"/>
        </w:rPr>
        <w:ind w:firstLine="709"/>
      </w:pPr>
      <w:r>
        <w:rPr>
          <w:lang w:val="ru-RU"/>
        </w:rPr>
        <w:t xml:space="preserve">Подрядчик передает Заказчику отчетные документы, указанные в пункте </w:t>
      </w:r>
      <w:r>
        <w:rPr>
          <w:lang w:val="ru-RU"/>
        </w:rPr>
        <w:fldChar w:fldCharType="begin" w:fldLock="false"/>
        <w:instrText xml:space="preserve">REF "_Ref17027527" \r \h</w:instrText>
        <w:fldChar w:fldCharType="separate"/>
      </w:r>
      <w:r>
        <w:rPr>
          <w:lang w:val="ru-RU"/>
        </w:rPr>
        <w:t>1.9</w:t>
      </w:r>
      <w:r>
        <w:rPr>
          <w:lang w:val="ru-RU"/>
        </w:rPr>
        <w:fldChar w:fldCharType="end"/>
      </w:r>
      <w:r>
        <w:rPr>
          <w:lang w:val="ru-RU"/>
        </w:rPr>
        <w:t xml:space="preserve"> Договора, в порядке, указанном в Техническом задании, в срок не более </w:t>
      </w:r>
      <w:r>
        <w:rPr>
          <w:lang w:val="ru-RU"/>
        </w:rPr>
        <w:fldChar w:fldCharType="begin" w:fldLock="true"/>
        <w:instrText xml:space="preserve">LBVARIABLE \id "76844" \grammarCase "genitive" \dateFormat "dd.MM.yyyy" \numberFormat "0,000.######## (Spell) unit" \moneyFormat "0,000.00 (ISpell) I$$$$ .00 F$$"</w:instrText>
        <w:fldChar w:fldCharType="separate"/>
      </w:r>
      <w:r>
        <w:rPr>
          <w:lang w:val="ru-RU"/>
        </w:rPr>
        <w:t xml:space="preserve">3 (Трёх) рабочих дней</w:t>
      </w:r>
      <w:r>
        <w:rPr>
          <w:lang w:val="ru-RU"/>
        </w:rPr>
        <w:fldChar w:fldCharType="end"/>
      </w:r>
      <w:r>
        <w:rPr>
          <w:lang w:val="ru-RU"/>
        </w:rPr>
        <w:t xml:space="preserve"> с даты окончания выполнения Работ.​​</w:t>
      </w:r>
    </w:p>
    <w:p w14:paraId="18136eb5">
      <w:pPr>
        <w:pStyle w:val="LBGovstyle2"/>
        <w:rPr>
          <w:lang w:val="ru-RU"/>
        </w:rPr>
        <w:ind w:left="0" w:firstLine="709"/>
      </w:pPr>
      <w:r>
        <w:rPr>
          <w:lang w:val="ru-RU"/>
        </w:rPr>
        <w:t xml:space="preserve">Приемка выполненных Работ и их результата осуществляется Заказчиком в срок, установленный пунктом </w:t>
      </w:r>
      <w:r>
        <w:rPr>
          <w:lang w:val="ru-RU"/>
        </w:rPr>
        <w:fldChar w:fldCharType="begin" w:fldLock="false"/>
        <w:instrText xml:space="preserve">REF "_Ref70342317" \r \h</w:instrText>
        <w:fldChar w:fldCharType="separate"/>
      </w:r>
      <w:r>
        <w:rPr>
          <w:lang w:val="ru-RU"/>
        </w:rPr>
        <w:t>1.10</w:t>
      </w:r>
      <w:r>
        <w:rPr>
          <w:lang w:val="ru-RU"/>
        </w:rPr>
        <w:fldChar w:fldCharType="end"/>
      </w:r>
      <w:r>
        <w:rPr>
          <w:lang w:val="ru-RU"/>
        </w:rPr>
        <w:t xml:space="preserve"> Договора. </w:t>
      </w:r>
    </w:p>
    <w:p w14:paraId="3c8ae1bb">
      <w:pPr>
        <w:pStyle w:val="LBGovstyle2"/>
        <w:numPr>
          <w:numId w:val="0"/>
          <w:ilvl w:val="0"/>
        </w:numPr>
        <w:rPr>
          <w:lang w:val="ru-RU"/>
        </w:rPr>
        <w:ind w:firstLine="709"/>
      </w:pPr>
      <w:r>
        <w:rPr>
          <w:lang w:val="ru-RU"/>
        </w:rPr>
        <w:t xml:space="preserve">Указанный срок может продлеваться на срок проведения экспертизы, если Заказчиком принято решение о проведении экспертизы результата выполненных Работ. </w:t>
      </w:r>
    </w:p>
    <w:p w14:paraId="3702a3d1">
      <w:pPr>
        <w:pStyle w:val="LBGovstyle2"/>
        <w:rPr>
          <w:lang w:val="ru-RU"/>
        </w:rPr>
        <w:ind w:left="0" w:firstLine="709"/>
      </w:pPr>
      <w:r>
        <w:rPr>
          <w:lang w:val="ru-RU"/>
        </w:rPr>
        <w:t xml:space="preserve">При приемке выполненных Работ и их результата Заказчик проводит проверку соответствия выполненных Работ и их результата требованиям, установленным настоящим Договором, Техническим заданием, иными приложениями к настоящему Договору, а также действующим законодательством, иных нормативных правовых актов, обязательным правилам и требованиям, действующим на территории Российской Федерации.</w:t>
      </w:r>
    </w:p>
    <w:p w14:paraId="7b535d71">
      <w:pPr>
        <w:pStyle w:val="LBGovstyle2"/>
        <w:rPr>
          <w:lang w:val="ru-RU"/>
        </w:rPr>
        <w:ind w:left="0" w:firstLine="709"/>
      </w:pPr>
      <w:r>
        <w:rPr>
          <w:color w:val="000000"/>
          <w:lang w:val="ru-RU"/>
        </w:rPr>
        <w:t xml:space="preserve">Для проверки выполненных Работ и их результата в части их соответствия условиям Договора Заказчик вправе провести экспертизу. Экспертиза выполненных Работ и их результата может проводиться Заказчиком своими силами, или к её проведению могут привлекаться независимые эксперты (экспертные организации).</w:t>
      </w:r>
    </w:p>
    <w:p w14:paraId="4834b40f">
      <w:pPr>
        <w:pStyle w:val="LBGovstyle2"/>
        <w:rPr>
          <w:lang w:val="ru-RU"/>
        </w:rPr>
        <w:ind w:left="0" w:firstLine="709"/>
      </w:pPr>
      <w:r>
        <w:rPr>
          <w:lang w:val="ru-RU"/>
        </w:rPr>
        <w:t xml:space="preserve">Приемка выполненных Работ и их результата осуществляется уполномоченным работником Заказчика или приемочной комиссией Заказчика в соответствии с локальными нормативными актами Заказчика. Заказчик обязан уведомить Подрядчика о дате приемки. В случае неприбытия уполномоченного представителя Подрядчика для участия в приемке в срок, указанный в уведомлении, Заказчик осуществляет приемку без участия Подрядчика.</w:t>
      </w:r>
    </w:p>
    <w:p w14:paraId="28ec6e9b">
      <w:pPr>
        <w:pStyle w:val="LBGovstyle2"/>
        <w:rPr>
          <w:lang w:val="ru-RU"/>
        </w:rPr>
        <w:ind w:left="0" w:firstLine="709"/>
      </w:pPr>
      <w:r>
        <w:rPr>
          <w:lang w:val="ru-RU"/>
        </w:rPr>
        <w:t xml:space="preserve">По результатам приемки выполненных Работ и их результата Заказчик принимает одно из следующих решений:</w:t>
      </w:r>
    </w:p>
    <w:p w14:paraId="115beae8">
      <w:pPr>
        <w:pStyle w:val="LBGovstyle2"/>
        <w:numPr>
          <w:numId w:val="0"/>
          <w:ilvl w:val="0"/>
        </w:numPr>
        <w:rPr>
          <w:lang w:val="ru-RU"/>
        </w:rPr>
        <w:ind w:firstLine="709"/>
      </w:pPr>
      <w:r>
        <w:rPr>
          <w:lang w:val="ru-RU"/>
        </w:rPr>
        <w:t xml:space="preserve">(i) Работы выполнены надлежащим образом в соответствии с условиями Договора, Заказчик не имеет замечаний к результатам выполненных Работ. В этом случае выполненные Работы и их результат подлежат приемке;</w:t>
      </w:r>
    </w:p>
    <w:p w14:paraId="0e4f7b69">
      <w:pPr>
        <w:rPr>
          <w:sz w:val="24"/>
        </w:rPr>
        <w:ind w:firstLine="709"/>
        <w:contextualSpacing/>
        <w:tabs>
          <w:tab w:val="left" w:pos="1134"/>
        </w:tabs>
      </w:pPr>
      <w:r>
        <w:rPr>
          <w:sz w:val="24"/>
        </w:rPr>
        <w:t xml:space="preserve">(ii) Работы выполнены с нарушением условий Договора, Заказчиком выявлены недостатки в выполненных Работах или их результатах. В таком случае Заказчик составляет Акт о выявленных недостатках результата Работ по форме приложения № 2 (далее – Акт о выявленных недостатках результата Работ) и выбирает один из следующих вариантов по своему усмотрению:</w:t>
      </w:r>
    </w:p>
    <w:p w14:paraId="1a3e164e">
      <w:pPr>
        <w:numPr>
          <w:numId w:val="0"/>
          <w:ilvl w:val="1"/>
        </w:numPr>
        <w:rPr>
          <w:sz w:val="24"/>
        </w:rPr>
        <w:ind w:firstLine="709"/>
        <w:contextualSpacing/>
        <w:tabs>
          <w:tab w:val="left" w:pos="993"/>
        </w:tabs>
      </w:pPr>
      <w:r>
        <w:rPr>
          <w:sz w:val="24"/>
        </w:rPr>
        <w:t xml:space="preserve">a. в Акте о выявленных недостатках результата Работ устанавливает Подрядчику срок для устранения выявленных недостатков; в случае устранения Подрядчиком недостатков в срок Работы и их результат подлежат приемке; либо</w:t>
      </w:r>
    </w:p>
    <w:p w14:paraId="5aea79ca">
      <w:pPr>
        <w:numPr>
          <w:numId w:val="0"/>
          <w:ilvl w:val="1"/>
        </w:numPr>
        <w:rPr>
          <w:sz w:val="24"/>
        </w:rPr>
        <w:ind w:firstLine="709"/>
        <w:contextualSpacing/>
        <w:tabs>
          <w:tab w:val="left" w:pos="993"/>
        </w:tabs>
      </w:pPr>
      <w:r>
        <w:rPr>
          <w:sz w:val="24"/>
        </w:rPr>
        <w:t xml:space="preserve">b. направляет Подрядчику требование о соразмерном уменьшении цены Договора; либо</w:t>
      </w:r>
    </w:p>
    <w:p w14:paraId="704f10d9">
      <w:pPr>
        <w:numPr>
          <w:numId w:val="0"/>
          <w:ilvl w:val="1"/>
        </w:numPr>
        <w:rPr>
          <w:sz w:val="24"/>
        </w:rPr>
        <w:ind w:firstLine="709"/>
        <w:contextualSpacing/>
        <w:tabs>
          <w:tab w:val="left" w:pos="993"/>
        </w:tabs>
      </w:pPr>
      <w:r>
        <w:rPr>
          <w:sz w:val="24"/>
        </w:rPr>
        <w:t xml:space="preserve">c. направляет Подрядчику требование о возмещении расходов Заказчика на устранение недостатков с приложением документов, подтверждающих такие расходы;</w:t>
      </w:r>
    </w:p>
    <w:p w14:paraId="24464633">
      <w:pPr>
        <w:rPr>
          <w:sz w:val="24"/>
        </w:rPr>
        <w:ind w:firstLine="709"/>
        <w:contextualSpacing/>
        <w:tabs>
          <w:tab w:val="left" w:pos="1134"/>
        </w:tabs>
      </w:pPr>
      <w:r>
        <w:rPr>
          <w:sz w:val="24"/>
        </w:rPr>
        <w:t xml:space="preserve">(iii) Работы и их результат соответствуют условиям Договора, но выполнены с нарушением сроков, установленных Договором. В этом случае выполненные Работы и их результат подлежат приемке с возможностью взыскания Заказчиком с Подрядчика неустойки, предусмотренной Договором, убытков; </w:t>
      </w:r>
    </w:p>
    <w:p w14:paraId="36ffe5a0">
      <w:pPr>
        <w:rPr>
          <w:sz w:val="24"/>
        </w:rPr>
        <w:ind w:firstLine="709"/>
        <w:contextualSpacing/>
        <w:tabs>
          <w:tab w:val="left" w:pos="1134"/>
        </w:tabs>
      </w:pPr>
      <w:r>
        <w:rPr>
          <w:sz w:val="24"/>
        </w:rPr>
        <w:t xml:space="preserve">(iv) Работы не выполнены Подрядчиком или выполнены с существенным нарушением условий Договора, которое влечет для Заказчика такой ущерб, что он в значительной степени лишается того, на что вправе был рассчитывать при заключении Договора. В указанном случае Работы и их результат не подлежат приемке Заказчиком. Заказчик направляет Подрядчику мотивированный отказ от подписания Акта о приемке выполненных работ (форма № КС-2) и Справки о стоимости выполненных работ и затрат (форма КС-3);</w:t>
      </w:r>
    </w:p>
    <w:p w14:paraId="1218ef76">
      <w:pPr>
        <w:rPr>
          <w:sz w:val="24"/>
        </w:rPr>
        <w:ind w:firstLine="709"/>
        <w:contextualSpacing/>
        <w:tabs>
          <w:tab w:val="left" w:pos="1134"/>
        </w:tabs>
      </w:pPr>
      <w:r>
        <w:rPr>
          <w:sz w:val="24"/>
        </w:rPr>
        <w:t xml:space="preserve">(v) Подрядчик не предоставил вместе с результатом Работ полный комплект надлежащим образом оформленных документов, указанных в п. </w:t>
      </w:r>
      <w:r>
        <w:rPr>
          <w:sz w:val="24"/>
        </w:rPr>
        <w:fldChar w:fldCharType="begin" w:fldLock="false"/>
        <w:instrText xml:space="preserve">REF "_Ref49156174" \r \h</w:instrText>
        <w:fldChar w:fldCharType="separate"/>
      </w:r>
      <w:r>
        <w:rPr>
          <w:sz w:val="24"/>
        </w:rPr>
        <w:t>5.6</w:t>
      </w:r>
      <w:r>
        <w:rPr>
          <w:sz w:val="24"/>
        </w:rPr>
        <w:fldChar w:fldCharType="end"/>
      </w:r>
      <w:r>
        <w:rPr>
          <w:sz w:val="24"/>
        </w:rPr>
        <w:t xml:space="preserve"> Договора. До момента предоставления указанных документов в полном объеме Работы считаются невыполненными. Заказчик устанавливает Подрядчику срок для устранения допущенных нарушений, составляет Акт о выявленных недостатках результата Работ и направляет его Подрядчику, а также вправе взыскать с Подрядчика неустойку, предусмотренную Договором, убытки.</w:t>
      </w:r>
    </w:p>
    <w:p w14:paraId="61a74e84">
      <w:pPr>
        <w:pStyle w:val="LBGovstyle2"/>
        <w:rPr>
          <w:lang w:val="ru-RU"/>
        </w:rPr>
        <w:ind w:left="0" w:firstLine="709"/>
      </w:pPr>
      <w:r>
        <w:rPr>
          <w:lang w:val="ru-RU"/>
        </w:rPr>
        <w:t xml:space="preserve">После устранения Подрядчиком недостатков приемка выполненных Работ и их результата осуществляется в порядке, предусмотренном настоящим разделом Договора.</w:t>
      </w:r>
    </w:p>
    <w:p w14:paraId="6a7c172f">
      <w:pPr>
        <w:pStyle w:val="LBGovstyle2"/>
        <w:rPr>
          <w:lang w:val="ru-RU"/>
        </w:rPr>
        <w:ind w:left="0" w:firstLine="709"/>
      </w:pPr>
      <w:r>
        <w:rPr>
          <w:lang w:val="ru-RU"/>
        </w:rPr>
        <w:t xml:space="preserve">Если выполненные Работы и их результат соответствуют условиям Договора, Стороны не позднее 10 (десяти) рабочих дней со дня окончания приемки подписывают Акт о приемке выполненных работ (форма № КС-2), Справку о стоимости выполненных работ и затрат (форма КС-3) в двух экземплярах, по одному для каждой из Сторон. С момента подписания Акта о приемке выполненных работ (форма № КС-2), Справки о стоимости выполненных работ и затрат (форма КС-3) Работы и их результат считаются принятыми Заказчиком. Факт подписания Акта о приемке выполненных работ (форма № КС-2) и Справки о стоимости выполненных работ и затрат (форма КС-3), а также отсутствие указания в них на выявленные недостатки не лишает Заказчика права впоследствии предъявить требование об устранении недостатков, если такие недостатки будут выявлены, независимо от того, являются ли недостатки явными или скрытыми.</w:t>
      </w:r>
    </w:p>
    <w:p w14:paraId="3592623b">
      <w:pPr>
        <w:pStyle w:val="LBGovstyle2"/>
        <w:rPr>
          <w:lang w:val="ru-RU"/>
        </w:rPr>
        <w:ind w:left="0" w:firstLine="709"/>
      </w:pPr>
      <w:r>
        <w:rPr>
          <w:lang w:val="ru-RU"/>
        </w:rPr>
        <w:t xml:space="preserve">В случае досрочного выполнения Работ по настоящему Договору Заказчик вправе принять выполненные Работы и провести расчет в соответствии с разделом </w:t>
      </w:r>
      <w:r>
        <w:rPr>
          <w:lang w:val="ru-RU"/>
        </w:rPr>
        <w:fldChar w:fldCharType="begin" w:fldLock="false"/>
        <w:instrText xml:space="preserve">REF "_Ref1298901" \r \h</w:instrText>
        <w:fldChar w:fldCharType="separate"/>
      </w:r>
      <w:r>
        <w:rPr>
          <w:lang w:val="ru-RU"/>
        </w:rPr>
        <w:t>3</w:t>
      </w:r>
      <w:r>
        <w:rPr>
          <w:lang w:val="ru-RU"/>
        </w:rPr>
        <w:fldChar w:fldCharType="end"/>
      </w:r>
      <w:r>
        <w:rPr>
          <w:lang w:val="ru-RU"/>
        </w:rPr>
        <w:t xml:space="preserve"> настоящего Договора.</w:t>
      </w:r>
    </w:p>
    <w:p w14:paraId="4bcf4a73">
      <w:pPr>
        <w:pStyle w:val="LBGovstyle2"/>
        <w:rPr>
          <w:lang w:val="ru-RU"/>
        </w:rPr>
        <w:ind w:left="0" w:firstLine="709"/>
      </w:pPr>
      <w:r>
        <w:rPr>
          <w:lang w:val="ru-RU"/>
        </w:rPr>
        <w:t xml:space="preserve">Риск случайной гибели или порчи результата Работ переходит от Подрядчика к Заказчику с момента подписания Сторонами </w:t>
      </w:r>
      <w:r>
        <w:rPr>
          <w:color w:val="000000"/>
          <w:lang w:val="ru-RU"/>
        </w:rPr>
        <w:t xml:space="preserve">акта о приемке выполненных работ (форма № КС-2) и </w:t>
      </w:r>
      <w:r>
        <w:rPr>
          <w:lang w:val="ru-RU"/>
        </w:rPr>
        <w:t xml:space="preserve">справки о стоимости выполненных работ и затрат (форма КС-3) без замечаний.</w:t>
      </w:r>
    </w:p>
    <w:p w14:paraId="6a67ef86">
      <w:pPr>
        <w:pStyle w:val="LBGovstyle1"/>
      </w:pPr>
      <w:r>
        <w:t xml:space="preserve">Права и обязанности Сторон</w:t>
      </w:r>
    </w:p>
    <w:p w14:paraId="305cc80a">
      <w:pPr>
        <w:pStyle w:val="LBGovstyle2"/>
        <w:rPr>
          <w:lang w:val="ru-RU"/>
        </w:rPr>
        <w:ind w:left="0" w:firstLine="709"/>
      </w:pPr>
      <w:r>
        <w:rPr>
          <w:lang w:val="ru-RU"/>
        </w:rPr>
        <w:t xml:space="preserve">Подрядчик обязан:</w:t>
      </w:r>
    </w:p>
    <w:p w14:paraId="7272f1bc">
      <w:pPr>
        <w:pStyle w:val="LBGovstyle3"/>
        <w:rPr>
          <w:lang w:val="ru-RU"/>
        </w:rPr>
        <w:ind w:left="0" w:firstLine="709"/>
      </w:pPr>
      <w:r>
        <w:rPr>
          <w:lang w:val="ru-RU"/>
        </w:rPr>
        <w:t xml:space="preserve">выполнить Работы в соответствии с настоящим Договором, Техническим заданием, иными приложениями к Договору, а также действующим законодательством, нормативно-правовым актам и иными правилами, и требованиями, действующими на территории Российской Федерации;</w:t>
      </w:r>
    </w:p>
    <w:p w14:paraId="3eb0abca">
      <w:pPr>
        <w:pStyle w:val="LBGovstyle3"/>
        <w:rPr>
          <w:lang w:val="ru-RU"/>
        </w:rPr>
        <w:ind w:left="0" w:firstLine="709"/>
      </w:pPr>
      <w:r>
        <w:rPr>
          <w:lang w:val="ru-RU"/>
        </w:rPr>
        <w:t xml:space="preserve">в соответствии с требованием Заказчика обеспечить за свой счет устранение выявленных недостатков в выполненных Работах и их результате или возместить расходы Заказчика на устранение недостатков в выполненных Работах и их результате в порядке и на условиях, предусмотренных Договором;</w:t>
      </w:r>
    </w:p>
    <w:p w14:paraId="1abb2cd7">
      <w:pPr>
        <w:pStyle w:val="LBGovstyle3"/>
        <w:rPr>
          <w:lang w:val="ru-RU"/>
        </w:rPr>
        <w:ind w:left="0" w:firstLine="709"/>
      </w:pPr>
      <w:bookmarkStart w:id="27" w:name="_Ref40476286"/>
      <w:bookmarkEnd w:id="27"/>
      <w:r>
        <w:rPr>
          <w:lang w:val="ru-RU"/>
        </w:rPr>
        <w:t xml:space="preserve">немедленно предупредить Заказчика и до получения от него указаний приостановить исполнение настоящего Договора при обнаружении возможных неблагоприятных для Заказчика последствий выполнения его указаний о способе выполнения Работ, иных не зависящих от Подрядчика обстоятельств, которые грозят годности или прочности результатов выполняемых Работ, или невозможностью выполнения Подрядчиком взятых на себя обязательств по настоящему Договору либо создают невозможность выполнения Подрядчиком своих обязательств по Договору в установленный срок. Подрядчик, не предупредивший Заказчика об указанных в настоящем подпункте обстоятельствах, либо продолживший выполнение Работ, не дожидаясь истечения срока, установленного в пункте </w:t>
      </w:r>
      <w:r>
        <w:rPr>
          <w:lang w:val="ru-RU"/>
        </w:rPr>
        <w:fldChar w:fldCharType="begin" w:fldLock="false"/>
        <w:instrText xml:space="preserve">REF "_Ref50975350" \r \h</w:instrText>
        <w:fldChar w:fldCharType="separate"/>
      </w:r>
      <w:r>
        <w:rPr>
          <w:lang w:val="ru-RU"/>
        </w:rPr>
        <w:t>1.14</w:t>
      </w:r>
      <w:r>
        <w:rPr>
          <w:lang w:val="ru-RU"/>
        </w:rPr>
        <w:fldChar w:fldCharType="end"/>
      </w:r>
      <w:r>
        <w:rPr>
          <w:lang w:val="ru-RU"/>
        </w:rPr>
        <w:t xml:space="preserve"> Договора, или несмотря на указание Заказчика о прекращении выполнения Работ, не вправе при предъявлении к нему или им к Заказчику соответствующих требований ссылаться на указанные обстоятельства;</w:t>
      </w:r>
    </w:p>
    <w:p w14:paraId="19b40063">
      <w:pPr>
        <w:pStyle w:val="LBGovstyle3"/>
        <w:rPr>
          <w:lang w:val="ru-RU"/>
        </w:rPr>
        <w:ind w:left="0" w:firstLine="709"/>
      </w:pPr>
      <w:bookmarkStart w:id="28" w:name="_Ref529810034"/>
      <w:r>
        <w:rPr>
          <w:lang w:val="ru-RU"/>
        </w:rPr>
        <w:t xml:space="preserve">выставлять счета на оплату Работ в сроки, предусмотренные пунктом </w:t>
      </w:r>
      <w:r>
        <w:rPr>
          <w:lang w:val="ru-RU"/>
        </w:rPr>
        <w:fldChar w:fldCharType="begin" w:fldLock="false"/>
        <w:instrText xml:space="preserve">REF "_Ref62012487" \r \h</w:instrText>
        <w:fldChar w:fldCharType="separate"/>
      </w:r>
      <w:r>
        <w:rPr>
          <w:lang w:val="ru-RU"/>
        </w:rPr>
        <w:t>1.12</w:t>
      </w:r>
      <w:r>
        <w:rPr>
          <w:lang w:val="ru-RU"/>
        </w:rPr>
        <w:fldChar w:fldCharType="end"/>
      </w:r>
      <w:r>
        <w:rPr>
          <w:lang w:val="ru-RU"/>
        </w:rPr>
        <w:t xml:space="preserve"> Договора;</w:t>
      </w:r>
      <w:bookmarkEnd w:id="28"/>
    </w:p>
    <w:p w14:paraId="297f85ff">
      <w:pPr>
        <w:pStyle w:val="LBGovstyle3"/>
        <w:rPr>
          <w:lang w:val="ru-RU"/>
        </w:rPr>
        <w:ind w:left="0" w:firstLine="709"/>
      </w:pPr>
      <w:r>
        <w:rPr>
          <w:lang w:val="ru-RU"/>
        </w:rPr>
        <w:t xml:space="preserve">направлять Заказчику подписанные со своей стороны Акт о приемке выполненных работ (форма № КС-2), Справку о стоимости выполненных работ и затрат (форма КС-3) в сроки, предусмотренные пунктом </w:t>
      </w:r>
      <w:r>
        <w:rPr>
          <w:lang w:val="ru-RU"/>
        </w:rPr>
        <w:fldChar w:fldCharType="begin" w:fldLock="false"/>
        <w:instrText xml:space="preserve">REF "_Ref26778632" \r \h</w:instrText>
        <w:fldChar w:fldCharType="separate"/>
      </w:r>
      <w:r>
        <w:rPr>
          <w:lang w:val="ru-RU"/>
        </w:rPr>
        <w:t>1.8</w:t>
      </w:r>
      <w:r>
        <w:rPr>
          <w:lang w:val="ru-RU"/>
        </w:rPr>
        <w:fldChar w:fldCharType="end"/>
      </w:r>
      <w:r>
        <w:rPr>
          <w:lang w:val="ru-RU"/>
        </w:rPr>
        <w:t xml:space="preserve"> Договора;</w:t>
      </w:r>
    </w:p>
    <w:p w14:paraId="1c444bad">
      <w:pPr>
        <w:pStyle w:val="LBGovstyle3"/>
        <w:rPr>
          <w:lang w:val="ru-RU"/>
        </w:rPr>
        <w:ind w:left="0" w:firstLine="709"/>
      </w:pPr>
      <w:r>
        <w:rPr>
          <w:lang w:val="ru-RU"/>
        </w:rPr>
        <w:t xml:space="preserve">не передавать оригиналы или копии документов, полученные от Заказчика, третьим лицам без предварительного письменного согласия Заказчика. Для целей Договора под третьими лицами понимаются любые физические или юридические лица, за исключением Заказчика и работников Заказчика, Подрядчика и работников Подрядчика;</w:t>
      </w:r>
    </w:p>
    <w:p w14:paraId="0317dca1">
      <w:pPr>
        <w:pStyle w:val="LBGovstyle3"/>
        <w:rPr>
          <w:lang w:val="ru-RU"/>
        </w:rPr>
        <w:ind w:left="0" w:firstLine="709"/>
      </w:pPr>
      <w:r>
        <w:rPr>
          <w:lang w:val="ru-RU"/>
        </w:rPr>
        <w:t xml:space="preserve">обеспечить сохранность конфиденциальной информации Заказчика, полученной в ходе выполнения Работ, и не разглашать данную информацию без письменного согласия Заказчика независимо от продолжения или прекращения правоотношений с Заказчиком без ограничения сроков действия данной обязанности;</w:t>
      </w:r>
    </w:p>
    <w:p w14:paraId="4577c97b">
      <w:pPr>
        <w:pStyle w:val="LBGovstyle3"/>
        <w:rPr>
          <w:lang w:val="ru-RU"/>
        </w:rPr>
        <w:ind w:left="0" w:firstLine="709"/>
      </w:pPr>
      <w:r>
        <w:rPr>
          <w:lang w:val="ru-RU"/>
        </w:rPr>
        <w:t xml:space="preserve">обеспечить высокое качество Работ за счет привлечения квалифицированных рабочих, инженерно-технического персонала, имеющего право осуществлять трудовую деятельность на территории Российской Федерации, с необходимыми допусками и разрешениями на выполнение Работ;</w:t>
      </w:r>
    </w:p>
    <w:p w14:paraId="1f7947fc">
      <w:pPr>
        <w:pStyle w:val="LBGovstyle3"/>
        <w:rPr>
          <w:lang w:val="ru-RU"/>
        </w:rPr>
        <w:ind w:left="0" w:firstLine="709"/>
      </w:pPr>
      <w:r>
        <w:rPr>
          <w:lang w:val="ru-RU"/>
        </w:rPr>
        <w:t xml:space="preserve">выполнять Работы инструментами и оборудованием, отвечающим технологиям выполнения соответствующих видов работ;</w:t>
      </w:r>
    </w:p>
    <w:p w14:paraId="0acb3fee">
      <w:pPr>
        <w:pStyle w:val="LBGovstyle3"/>
        <w:rPr>
          <w:lang w:val="ru-RU"/>
        </w:rPr>
        <w:ind w:left="0" w:firstLine="709"/>
      </w:pPr>
      <w:r>
        <w:rPr>
          <w:lang w:val="ru-RU"/>
        </w:rPr>
        <w:t xml:space="preserve">в случае повреждения отделки помещений или инженерных систем, произошедших по причине производимых Подрядчиком Работ – все работы по восстановлению осуществляются силами и средствами Подрядчика в порядке и сроки, указанные Заказчиком;</w:t>
      </w:r>
    </w:p>
    <w:p w14:paraId="32603579">
      <w:pPr>
        <w:pStyle w:val="LBGovstyle3"/>
        <w:rPr>
          <w:lang w:val="ru-RU"/>
        </w:rPr>
        <w:ind w:left="0" w:firstLine="709"/>
      </w:pPr>
      <w:r>
        <w:rPr>
          <w:lang w:val="ru-RU"/>
        </w:rPr>
        <w:t xml:space="preserve">использовать для доставки материалов и оборудования существующие транспортные подъезды к Объекту; </w:t>
      </w:r>
    </w:p>
    <w:p w14:paraId="2ff03ca6">
      <w:pPr>
        <w:pStyle w:val="LBGovstyle3"/>
        <w:rPr>
          <w:lang w:val="ru-RU"/>
        </w:rPr>
        <w:ind w:left="0" w:firstLine="709"/>
      </w:pPr>
      <w:r>
        <w:rPr>
          <w:lang w:val="ru-RU"/>
        </w:rPr>
        <w:t xml:space="preserve">складировать материалов, конструкций и оборудования в соответствии с требованиями Технического задания;</w:t>
      </w:r>
    </w:p>
    <w:p w14:paraId="2e53700b">
      <w:pPr>
        <w:pStyle w:val="LBGovstyle3"/>
        <w:rPr>
          <w:lang w:val="ru-RU"/>
        </w:rPr>
        <w:ind w:left="0" w:firstLine="709"/>
      </w:pPr>
      <w:r>
        <w:rPr>
          <w:lang w:val="ru-RU"/>
        </w:rPr>
        <w:t xml:space="preserve">использовать при выполнении Работ товары, материалы и оборудование, отвечающие требованиям Технического задания;</w:t>
      </w:r>
    </w:p>
    <w:p w14:paraId="51fe1143">
      <w:pPr>
        <w:pStyle w:val="LBGovstyle3"/>
        <w:rPr>
          <w:lang w:val="ru-RU"/>
        </w:rPr>
        <w:ind w:left="0" w:firstLine="709"/>
      </w:pPr>
      <w:r>
        <w:rPr>
          <w:lang w:val="ru-RU"/>
        </w:rPr>
        <w:t xml:space="preserve">предоставлять Заказчику по его требованию документы, относящиеся к предмету настоящего Договора,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Договора;</w:t>
      </w:r>
    </w:p>
    <w:p w14:paraId="1ae92b2e">
      <w:pPr>
        <w:pStyle w:val="LBGovstyle3"/>
        <w:rPr>
          <w:lang w:val="ru-RU"/>
        </w:rPr>
        <w:ind w:left="0" w:firstLine="709"/>
      </w:pPr>
      <w:r>
        <w:rPr>
          <w:lang w:val="ru-RU"/>
        </w:rPr>
        <w:t xml:space="preserve">в течение 2 (двух) рабочих дней с даты подписания Договора назначить представителя, ответственного за взаимодействие с Заказчиком в рамках Договора, и сообщить его контактные данные на авторизированный адрес электронной почты Заказчика;</w:t>
      </w:r>
    </w:p>
    <w:p w14:paraId="7e2a5681">
      <w:pPr>
        <w:pStyle w:val="LBGovstyle3"/>
        <w:rPr>
          <w:lang w:val="ru-RU"/>
        </w:rPr>
        <w:ind w:left="0" w:firstLine="709"/>
      </w:pPr>
      <w:r>
        <w:rPr>
          <w:lang w:val="ru-RU"/>
        </w:rPr>
        <w:t xml:space="preserve">обеспечить явку своего представителя при приемке выполненных Работ и их результатов. Подрядчик, не направивший своего представителя, лишается возможности ссылаться на нарушение Заказчиком правил приемки выполненных Работ и их результатов;</w:t>
      </w:r>
    </w:p>
    <w:p w14:paraId="3945880d">
      <w:pPr>
        <w:pStyle w:val="LBGovstyle3"/>
        <w:rPr>
          <w:lang w:val="ru-RU"/>
        </w:rPr>
        <w:ind w:left="0" w:firstLine="709"/>
      </w:pPr>
      <w:r>
        <w:rPr>
          <w:lang w:val="ru-RU"/>
        </w:rPr>
        <w:t xml:space="preserve">передать Заказчику вместе с результатом Работ информацию, касающуюся эксплуатации или иного использования результата Работ;</w:t>
      </w:r>
    </w:p>
    <w:p w14:paraId="3b8137dc">
      <w:pPr>
        <w:pStyle w:val="LBGovstyle3"/>
        <w:rPr>
          <w:lang w:val="ru-RU"/>
        </w:rPr>
        <w:ind w:left="0" w:firstLine="709"/>
      </w:pPr>
      <w:r>
        <w:rPr>
          <w:lang w:val="ru-RU"/>
        </w:rPr>
        <w:t xml:space="preserve">незамедлительно предоставлять Заказчику информацию о смене режима налогообложения или освобождения от обязанностей налогоплательщика НДС. Убытки, которые Заказчик понесет из-за отсутствия или несвоевременного предоставления информации о смене режима налогообложения, Подрядчик обязан компенсировать в течение 10 (десяти) рабочих дней с даты получения соответствующего письменного требования Заказчика;</w:t>
      </w:r>
    </w:p>
    <w:p w14:paraId="6748c44b">
      <w:pPr>
        <w:pStyle w:val="LBGovstyle3"/>
        <w:rPr>
          <w:lang w:val="ru-RU"/>
        </w:rPr>
        <w:ind w:left="0" w:firstLine="709"/>
      </w:pPr>
      <w:r>
        <w:rPr>
          <w:lang w:val="ru-RU"/>
        </w:rPr>
        <w:t xml:space="preserve">не позднее </w:t>
      </w:r>
      <w:r>
        <w:rPr>
          <w:lang w:val="ru-RU"/>
        </w:rPr>
        <w:fldChar w:fldCharType="begin" w:fldLock="true"/>
        <w:instrText xml:space="preserve">LBVARIABLE \id "76845" \grammarCase "genitive" \dateFormat "dd.MM.yyyy" \numberFormat "0,000.######## (Spell) unit" \moneyFormat "0,000.00 (ISpell) I$$$$ .00 F$$"</w:instrText>
        <w:fldChar w:fldCharType="separate"/>
      </w:r>
      <w:r>
        <w:rPr>
          <w:lang w:val="ru-RU"/>
        </w:rPr>
        <w:t xml:space="preserve">2 (Двух) рабочих дней</w:t>
      </w:r>
      <w:r>
        <w:rPr>
          <w:lang w:val="ru-RU"/>
        </w:rPr>
        <w:fldChar w:fldCharType="end"/>
      </w:r>
      <w:r>
        <w:rPr>
          <w:lang w:val="ru-RU"/>
        </w:rPr>
        <w:t xml:space="preserve"> до даты начала выполнения Работ предоставить Заказчику списки работников, осуществляющих выполнение Работ, для оформления допуска работников Подрядчика на территорию Заказчика;</w:t>
      </w:r>
      <w:r>
        <w:t>​​</w:t>
      </w:r>
    </w:p>
    <w:p w14:paraId="6d9f5520">
      <w:pPr>
        <w:pStyle w:val="LBGovstyle3"/>
        <w:rPr>
          <w:lang w:val="ru-RU"/>
        </w:rPr>
        <w:ind w:left="0" w:firstLine="709"/>
      </w:pPr>
      <w:r>
        <w:rPr>
          <w:lang w:val="ru-RU"/>
        </w:rPr>
        <w:t xml:space="preserve">не позднее </w:t>
      </w:r>
      <w:r>
        <w:rPr>
          <w:lang w:val="ru-RU"/>
        </w:rPr>
        <w:fldChar w:fldCharType="begin" w:fldLock="true"/>
        <w:instrText xml:space="preserve">LBVARIABLE \id "76846" \grammarCase "genitive" \dateFormat "dd.MM.yyyy" \numberFormat "0,000.######## (Spell) unit" \moneyFormat "0,000.00 (ISpell) I$$$$ .00 F$$"</w:instrText>
        <w:fldChar w:fldCharType="separate"/>
      </w:r>
      <w:r>
        <w:rPr>
          <w:lang w:val="ru-RU"/>
        </w:rPr>
        <w:t xml:space="preserve">2 (Двух) рабочих дней</w:t>
      </w:r>
      <w:r>
        <w:rPr>
          <w:lang w:val="ru-RU"/>
        </w:rPr>
        <w:fldChar w:fldCharType="end"/>
      </w:r>
      <w:r>
        <w:rPr>
          <w:lang w:val="ru-RU"/>
        </w:rPr>
        <w:t xml:space="preserve"> до даты начала выполнения Работ предоставить Заказчику списки автотранспорта Подрядчика, задействованного на объектах Заказчика;​​</w:t>
      </w:r>
    </w:p>
    <w:p w14:paraId="14918b56">
      <w:pPr>
        <w:pStyle w:val="LBGovstyle3"/>
        <w:rPr>
          <w:lang w:val="ru-RU"/>
        </w:rPr>
        <w:ind w:left="0" w:firstLine="709"/>
      </w:pPr>
      <w:r>
        <w:rPr>
          <w:lang w:val="ru-RU"/>
        </w:rPr>
        <w:t xml:space="preserve">обеспечивать соблюдение своими работниками требований внутриобъектового режима, правил противопожарной безопасности и производственной санитарии, действующих на территории Заказчика;</w:t>
      </w:r>
    </w:p>
    <w:p w14:paraId="2e9b2c7f">
      <w:pPr>
        <w:pStyle w:val="LBGovstyle3"/>
        <w:rPr>
          <w:lang w:val="ru-RU"/>
        </w:rPr>
        <w:ind w:left="0" w:firstLine="709"/>
      </w:pPr>
      <w:r>
        <w:rPr>
          <w:lang w:val="ru-RU"/>
        </w:rPr>
        <w:t xml:space="preserve">нести ответственность за пожарную безопасность на Объекте в месте проведения Работ и за своевременное выполнение противопожарных мероприятий согласно Техническому заданию;</w:t>
      </w:r>
    </w:p>
    <w:p w14:paraId="1206de34">
      <w:pPr>
        <w:pStyle w:val="LBGovstyle3"/>
        <w:rPr>
          <w:lang w:val="ru-RU"/>
        </w:rPr>
        <w:ind w:left="0" w:firstLine="709"/>
      </w:pPr>
      <w:r>
        <w:rPr>
          <w:lang w:val="ru-RU"/>
        </w:rPr>
        <w:t xml:space="preserve">строго соблюдать требования по охране труда, охране окружающей среды и сохранению зеленых насаждений, в том числе предусмотренные Техническим заданием, а также обязан осуществлять противопожарные мероприятия, мероприятия по предотвращению аварийных ситуаций на Объекте;</w:t>
      </w:r>
    </w:p>
    <w:p w14:paraId="2c87311b">
      <w:pPr>
        <w:pStyle w:val="LBGovstyle3"/>
        <w:rPr>
          <w:lang w:val="ru-RU"/>
        </w:rPr>
        <w:ind w:left="0" w:firstLine="709"/>
      </w:pPr>
      <w:r>
        <w:rPr>
          <w:lang w:val="ru-RU"/>
        </w:rPr>
        <w:t xml:space="preserve">огораживать и обозначать опасные для движения зоны в соответствии с Техническим заданием;</w:t>
      </w:r>
    </w:p>
    <w:p w14:paraId="5973a5d5">
      <w:pPr>
        <w:pStyle w:val="LBGovstyle3"/>
        <w:rPr>
          <w:lang w:val="ru-RU"/>
        </w:rPr>
        <w:ind w:left="0" w:firstLine="709"/>
      </w:pPr>
      <w:r>
        <w:rPr>
          <w:lang w:val="ru-RU"/>
        </w:rPr>
        <w:t xml:space="preserve">выполнять Работы в зоне расположения коммуникаций только с письменного разрешения организации, ответственной за эксплуатацию этих сооружений;</w:t>
      </w:r>
    </w:p>
    <w:p w14:paraId="44add217">
      <w:pPr>
        <w:pStyle w:val="LBGovstyle3"/>
        <w:rPr>
          <w:lang w:val="ru-RU"/>
        </w:rPr>
        <w:ind w:left="0" w:firstLine="709"/>
      </w:pPr>
      <w:r>
        <w:rPr>
          <w:lang w:val="ru-RU"/>
        </w:rPr>
        <w:t xml:space="preserve">нести полную ответственность за действия и (или) бездействия своих работников на территории Заказчика. В случае причинения работниками Подрядчика ущерба Заказчику и (или) его имуществу либо третьим лицам, Заказчик вправе обратиться к Подрядчику с требованием о возмещении нанесенного ущерба, а Подрядчик обязан возместить этот ущерб в полном объеме;</w:t>
      </w:r>
    </w:p>
    <w:p w14:paraId="5b61a3e8">
      <w:pPr>
        <w:pStyle w:val="LBGovstyle3"/>
        <w:rPr>
          <w:lang w:val="ru-RU"/>
        </w:rPr>
        <w:ind w:left="0" w:firstLine="709"/>
      </w:pPr>
      <w:r>
        <w:rPr>
          <w:lang w:val="ru-RU"/>
        </w:rPr>
        <w:t xml:space="preserve">соблюдать правила и требования охраны труда на территории Заказчика, требования, предъявляемые органами Ростехнадзора, Роспотребнадзора и иными государственными органами, осуществляющими государственный контроль (надзор), органами местного самоуправления, осуществляющими муниципальный контроль, отраслевые правила и нормы, обязательные в сфере деятельности Заказчика.</w:t>
      </w:r>
    </w:p>
    <w:p w14:paraId="4bd9d62b">
      <w:pPr>
        <w:ind w:firstLine="709"/>
        <w:contextualSpacing/>
      </w:pPr>
      <w:r>
        <w:rPr>
          <w:sz w:val="24"/>
        </w:rPr>
        <w:t xml:space="preserve">При этом Стороны согласовали мероприятия по предотвращению случаев повреждения здоровья работников Подрядчика и условия производства работ в соответствии с Приказом Минтруда России от 22.09.2021 № 656н «Об утверждении примерного перечня мероприятий по предотвращению случаев повреждения здоровья работников (при производстве работ (оказании услуг) на территории, находящейся под контролем другого работодателя (иного лица)»: </w:t>
      </w:r>
      <w:r>
        <w:rPr>
          <w:sz w:val="24"/>
        </w:rPr>
        <w:fldChar w:fldCharType="begin" w:fldLock="true"/>
        <w:instrText xml:space="preserve">LBVARIABLE \id "76847"</w:instrText>
        <w:fldChar w:fldCharType="separate"/>
      </w:r>
      <w:r>
        <w:rPr>
          <w:sz w:val="24"/>
        </w:rPr>
        <w:t xml:space="preserve"> Определение:</w:t>
      </w:r>
    </w:p>
    <w:p>
      <w:pPr>
        <w:ind w:firstLine="709"/>
        <w:contextualSpacing/>
      </w:pPr>
      <w:r>
        <w:rPr>
          <w:sz w:val="24"/>
        </w:rPr>
        <w:t xml:space="preserve">- границ опасных зон на время выполнения работ по действию опасных факторов на территории;</w:t>
      </w:r>
    </w:p>
    <w:p>
      <w:pPr>
        <w:ind w:firstLine="709"/>
        <w:contextualSpacing/>
      </w:pPr>
      <w:r>
        <w:rPr>
          <w:sz w:val="24"/>
        </w:rPr>
        <w:t xml:space="preserve">- рабочих мест, на которых работы выполняются по наряду-допуску;</w:t>
      </w:r>
    </w:p>
    <w:p>
      <w:pPr>
        <w:ind w:firstLine="709"/>
        <w:contextualSpacing/>
      </w:pPr>
      <w:r>
        <w:rPr>
          <w:sz w:val="24"/>
        </w:rPr>
        <w:t xml:space="preserve">- мест установки защитных ограждений и знаков безопасности;</w:t>
      </w:r>
    </w:p>
    <w:p>
      <w:pPr>
        <w:ind w:firstLine="709"/>
        <w:contextualSpacing/>
      </w:pPr>
      <w:r>
        <w:rPr>
          <w:sz w:val="24"/>
        </w:rPr>
        <w:t xml:space="preserve">- Организация уборки территории и производственных помещений, своевременного удаления и обезвреживания отходов производства, являющихся источниками опасных и вредных производственных факторов, очистки воздуховодов и вентиляционных установок, осветительной арматуры, окон, фрамуг, световых фонарей.</w:t>
      </w:r>
    </w:p>
    <w:p>
      <w:pPr>
        <w:rPr>
          <w:sz w:val="24"/>
        </w:rPr>
        <w:ind w:firstLine="709"/>
        <w:contextualSpacing/>
      </w:pPr>
      <w:r>
        <w:rPr>
          <w:sz w:val="24"/>
        </w:rPr>
        <w:fldChar w:fldCharType="end"/>
      </w:r>
      <w:r>
        <w:rPr>
          <w:sz w:val="24"/>
        </w:rPr>
        <w:t>;</w:t>
      </w:r>
    </w:p>
    <w:p w14:paraId="7efa161f">
      <w:pPr>
        <w:pStyle w:val="LBGovstyle3"/>
        <w:rPr>
          <w:lang w:val="ru-RU"/>
        </w:rPr>
        <w:ind w:left="0" w:firstLine="709"/>
      </w:pPr>
      <w:r>
        <w:rPr>
          <w:lang w:val="ru-RU"/>
        </w:rPr>
        <w:t xml:space="preserve">выполнять требования миграционного и трудового законодательства Российской Федерации, в том числе не привлекать и не допускать привлечения субподрядными организациями иностранных рабочих без соответствующей регистрации и без разрешения на привлечение иностранной рабочей силы, когда такие обязанности установлены действующим законодательством Российской Федерации. До начала выполнения Работ Подрядчик обязан предоставить Заказчику список сотрудников, привлеченных к выполнению Работ на Объекте, с указанием фамилии, имени и отчества (при наличии);</w:t>
      </w:r>
    </w:p>
    <w:p w14:paraId="5b2f8fae">
      <w:pPr>
        <w:pStyle w:val="LBGovstyle3"/>
        <w:rPr>
          <w:lang w:val="ru-RU"/>
        </w:rPr>
        <w:ind w:left="0" w:firstLine="709"/>
      </w:pPr>
      <w:r>
        <w:rPr>
          <w:lang w:val="ru-RU"/>
        </w:rPr>
        <w:t xml:space="preserve">до начала выполнения Работ предоставить Заказчику копии приказов о назначении лиц, ответственных за проведение Работ и за соблюдение правил охраны труда на территории Заказчика;</w:t>
      </w:r>
    </w:p>
    <w:p w14:paraId="4aa8001e">
      <w:pPr>
        <w:pStyle w:val="LBGovstyle3"/>
        <w:rPr>
          <w:lang w:val="ru-RU"/>
        </w:rPr>
        <w:ind w:left="0" w:firstLine="709"/>
      </w:pPr>
      <w:r>
        <w:rPr>
          <w:lang w:val="ru-RU"/>
        </w:rPr>
        <w:t xml:space="preserve">в случае получения заключений или предписаний уполномоченных государственных органов о ненадлежащем состоянии охраны труда, выполнить своевременно и за свой счет указанные в них требования;</w:t>
      </w:r>
    </w:p>
    <w:p w14:paraId="2a196d0b">
      <w:pPr>
        <w:pStyle w:val="LBGovstyle3"/>
        <w:rPr>
          <w:lang w:val="ru-RU"/>
        </w:rPr>
        <w:ind w:left="0" w:firstLine="709"/>
      </w:pPr>
      <w:r>
        <w:rPr>
          <w:lang w:val="ru-RU"/>
        </w:rPr>
        <w:t xml:space="preserve">в случае взыскания штрафных санкций с Заказчика со стороны Роструда, Ростехнадзора, Роспотребнадзора, Росприроднадзора и других государственных органов, осуществляющих государственный контроль (надзор), органов местного самоуправления, осуществляющих муниципальный контроль, за нарушение Подрядчиком норм действующих нормативных правовых актов Российской Федерации возместить понесенные Заказчиком издержки по счетам, выставленным Заказчиком, в течение 5 (пяти) банковских дней со дня получения счета;</w:t>
      </w:r>
    </w:p>
    <w:p w14:paraId="2c791949">
      <w:pPr>
        <w:pStyle w:val="LBGovstyle3"/>
        <w:rPr>
          <w:lang w:val="ru-RU"/>
        </w:rPr>
        <w:ind w:left="0" w:firstLine="709"/>
      </w:pPr>
      <w:r>
        <w:rPr>
          <w:lang w:val="ru-RU"/>
        </w:rPr>
        <w:t xml:space="preserve">Подрядчик также обязан:</w:t>
      </w:r>
    </w:p>
    <w:p w14:paraId="3ccbdaa3">
      <w:pPr>
        <w:pStyle w:val="LBGovstyle4"/>
        <w:rPr>
          <w:lang w:val="ru-RU"/>
        </w:rPr>
        <w:ind w:left="0" w:firstLine="709"/>
      </w:pPr>
      <w:r>
        <w:rPr>
          <w:lang w:val="ru-RU"/>
        </w:rPr>
        <w:t xml:space="preserve">организовать ведение полного комплекта документов в области охраны окружающей среды согласно действующему законодательству Российской Федерации, на территории Заказчика и предоставить в адрес Заказчика в течение 5 (пяти) рабочих дней с даты подписания Договора копии приказов о назначении лиц, ответственных за экологическую безопасность и обращение с отходами I-V классов опасности, с приложением копий удостоверений (сертификатов) об обучении ответственных лиц;</w:t>
      </w:r>
    </w:p>
    <w:p w14:paraId="738f863d">
      <w:pPr>
        <w:pStyle w:val="LBGovstyle4"/>
        <w:rPr>
          <w:lang w:val="ru-RU"/>
        </w:rPr>
        <w:ind w:left="0" w:firstLine="709"/>
      </w:pPr>
      <w:r>
        <w:rPr>
          <w:lang w:val="ru-RU"/>
        </w:rPr>
        <w:t xml:space="preserve">самостоятельно организовать места накопления отходов, образовавшихся в процессе производственной деятельности Подрядчика, и обеспечивать их своевременный вывоз с территории Заказчика на лицензируемый объект размещения и/или утилизации/обезвреживания отходов в соответствии с требованиями законодательства Российской Федерации об охране окружающей среды;</w:t>
      </w:r>
    </w:p>
    <w:p w14:paraId="641dc8ff">
      <w:pPr>
        <w:pStyle w:val="LBGovstyle4"/>
        <w:rPr>
          <w:lang w:val="ru-RU"/>
        </w:rPr>
        <w:ind w:left="0" w:firstLine="709"/>
      </w:pPr>
      <w:r>
        <w:rPr>
          <w:lang w:val="ru-RU"/>
        </w:rPr>
        <w:t xml:space="preserve">при заключении Договора предоставить Заказчику копии действующих договоров на вывоз отходов, в т.ч. строительного мусора, на лицензируемый объект размещения/обезвреживания/утилизации отходов.</w:t>
      </w:r>
    </w:p>
    <w:p w14:paraId="65b4bbc5">
      <w:pPr>
        <w:pStyle w:val="LBGovstyle3"/>
        <w:rPr>
          <w:lang w:val="ru-RU"/>
        </w:rPr>
        <w:ind w:left="0" w:firstLine="709"/>
      </w:pPr>
      <w:r>
        <w:rPr>
          <w:lang w:val="ru-RU"/>
        </w:rPr>
        <w:fldChar w:fldCharType="begin" w:fldLock="true"/>
        <w:instrText xml:space="preserve">LBVARIABLE \id "30185" \displaced</w:instrText>
        <w:fldChar w:fldCharType="separate"/>
      </w:r>
      <w:r>
        <w:rPr>
          <w:lang w:val="ru-RU"/>
        </w:rPr>
        <w:t xml:space="preserve">Подрядчик - иностранное физическое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настоящего Договора обязан предоставить Заказчику следующие документы и сведения, предусмотренные в приложении № </w:t>
      </w:r>
      <w:r>
        <w:rPr>
          <w:lang w:val="ru-RU"/>
        </w:rPr>
        <w:fldChar w:fldCharType="begin" w:fldLock="true"/>
        <w:instrText xml:space="preserve">LBVARIABLE \id "76630" \dateFormat "dd.MM.yyyy" \moneyFormat "0,000.00 (ISpell) I$$$$ .00 F$$"</w:instrText>
        <w:fldChar w:fldCharType="separate"/>
      </w:r>
      <w:r>
        <w:rPr>
          <w:lang w:val="ru-RU"/>
        </w:rPr>
        <w:t>4</w:t>
      </w:r>
      <w:r>
        <w:rPr>
          <w:lang w:val="ru-RU"/>
        </w:rPr>
        <w:fldChar w:fldCharType="end"/>
      </w:r>
      <w:r>
        <w:rPr>
          <w:lang w:val="ru-RU"/>
        </w:rPr>
        <w:t xml:space="preserve"> к Договору;</w:t>
      </w:r>
      <w:r>
        <w:rPr>
          <w:lang w:val="ru-RU"/>
        </w:rPr>
        <w:fldChar w:fldCharType="end"/>
      </w:r>
      <w:r>
        <w:rPr>
          <w:lang w:val="ru-RU"/>
        </w:rPr>
        <w:t>​​</w:t>
      </w:r>
    </w:p>
    <w:p w14:paraId="61946c4d">
      <w:pPr>
        <w:pStyle w:val="LBGovstyle3"/>
        <w:rPr>
          <w:lang w:val="ru-RU"/>
        </w:rPr>
        <w:ind w:left="0" w:firstLine="709"/>
      </w:pPr>
      <w:r>
        <w:rPr>
          <w:lang w:val="ru-RU"/>
        </w:rPr>
        <w:t xml:space="preserve">в случае, если к Заказчику будут предъявлены претензии со стороны третьих лиц в отношении нарушения последним прав третьих лиц, вызванного действиями или бездействием Подрядчика, то Подрядчик обязуется выступить на стороне Заказчика во всех возможных судебных или претензионных спорах, а также возместить Заказчику любые убытки, которые возникнут или могут возникнуть в связи с предъявлением к Заказчику указанных требований;</w:t>
      </w:r>
    </w:p>
    <w:p w14:paraId="160ba9db">
      <w:pPr>
        <w:pStyle w:val="LBGovstyle3"/>
        <w:rPr>
          <w:lang w:val="ru-RU"/>
        </w:rPr>
        <w:ind w:left="0" w:firstLine="709"/>
      </w:pPr>
      <w:r>
        <w:rPr>
          <w:lang w:val="ru-RU"/>
        </w:rPr>
        <w:fldChar w:fldCharType="begin" w:fldLock="true"/>
        <w:instrText xml:space="preserve">LBVARIABLE \id "27650" \displaced</w:instrText>
        <w:fldChar w:fldCharType="separate"/>
      </w:r>
      <w:r>
        <w:rPr>
          <w:lang w:val="ru-RU"/>
        </w:rPr>
        <w:t xml:space="preserve">отражать по сделкам в рамках Договора корректные данные в книге продаж и представлять налоговые декларации по НДС за соответствующие периоды</w:t>
      </w:r>
      <w:r>
        <w:rPr>
          <w:vertAlign w:val="superscript"/>
          <w:lang w:val="ru-RU"/>
        </w:rPr>
        <w:footnoteReference w:id="8"/>
      </w:r>
      <w:r>
        <w:rPr>
          <w:lang w:val="ru-RU"/>
        </w:rPr>
        <w:t>;</w:t>
      </w:r>
      <w:r>
        <w:rPr>
          <w:lang w:val="ru-RU"/>
        </w:rPr>
        <w:fldChar w:fldCharType="end"/>
      </w:r>
    </w:p>
    <w:p w14:paraId="3efd0489">
      <w:pPr>
        <w:pStyle w:val="LBGovstyle3"/>
        <w:rPr>
          <w:lang w:val="ru-RU"/>
        </w:rPr>
        <w:ind w:left="0" w:firstLine="709"/>
      </w:pPr>
      <w:r>
        <w:rPr>
          <w:lang w:val="ru-RU"/>
        </w:rPr>
        <w:t xml:space="preserve">не удерживать результат Работ и не препятствовать Заказчику осматривать и проверять качество выполненных Работ, в том числе в случае просрочки оплаты надлежащим образом выполненных Работ;</w:t>
      </w:r>
    </w:p>
    <w:p w14:paraId="0ba3d5d6">
      <w:pPr>
        <w:pStyle w:val="LBGovstyle3"/>
        <w:rPr>
          <w:lang w:val="ru-RU"/>
        </w:rPr>
        <w:ind w:left="0" w:firstLine="709"/>
      </w:pPr>
      <w:r>
        <w:rPr>
          <w:lang w:val="ru-RU"/>
        </w:rPr>
        <w:t xml:space="preserve">соблюдать требования по передаче Заказчику технических и иных документов, установленные Договором и Техническим заданием;</w:t>
      </w:r>
    </w:p>
    <w:p w14:paraId="274f32f5">
      <w:pPr>
        <w:pStyle w:val="LBGovstyle3"/>
        <w:rPr>
          <w:lang w:val="ru-RU"/>
        </w:rPr>
        <w:ind w:left="0" w:firstLine="709"/>
      </w:pPr>
      <w:r>
        <w:rPr>
          <w:lang w:val="ru-RU"/>
        </w:rPr>
        <w:t xml:space="preserve">не загромождать на Объекте эвакуационные пути и выходы, в том числе проходы, коридоры, тамбуры, лестничные площадки, марши лестниц, двери, эвакуационные люки, различными материалами, изделиями, оборудованием, производственными отходами, мусором и другими предметами;</w:t>
      </w:r>
    </w:p>
    <w:p w14:paraId="2462ae08">
      <w:pPr>
        <w:pStyle w:val="LBGovstyle3"/>
        <w:rPr>
          <w:lang w:val="ru-RU"/>
        </w:rPr>
        <w:ind w:left="0" w:firstLine="709"/>
      </w:pPr>
      <w:r>
        <w:rPr>
          <w:lang w:val="ru-RU"/>
        </w:rPr>
        <w:t xml:space="preserve">самостоятельно организовывать погрузку и вывоз строительного мусора с территории Объекта в соответствии с требованиями Технического задания;</w:t>
      </w:r>
    </w:p>
    <w:p w14:paraId="78bb3841">
      <w:pPr>
        <w:pStyle w:val="LBGovstyle3"/>
        <w:rPr>
          <w:lang w:val="ru-RU"/>
        </w:rPr>
        <w:ind w:left="0" w:firstLine="709"/>
      </w:pPr>
      <w:r>
        <w:rPr>
          <w:lang w:val="ru-RU"/>
        </w:rPr>
        <w:t xml:space="preserve">по окончании Работ произвести уборку рабочей зоны, уборку и вывоз мусора, материалов, оборудования и другого имущества, принадлежащего Подрядчику;</w:t>
      </w:r>
    </w:p>
    <w:p w14:paraId="4169fd2a">
      <w:pPr>
        <w:pStyle w:val="LBGovstyle3"/>
        <w:rPr>
          <w:lang w:val="ru-RU"/>
        </w:rPr>
        <w:ind w:left="0" w:firstLine="709"/>
      </w:pPr>
      <w:r>
        <w:rPr>
          <w:lang w:val="ru-RU"/>
        </w:rPr>
        <w:t xml:space="preserve">Вносить плату за негативное воздействие на окружающую среду, осуществляемое в процессе деятельности Подрядчика на территории Заказчика;</w:t>
      </w:r>
    </w:p>
    <w:p w14:paraId="1a220f4c">
      <w:pPr>
        <w:pStyle w:val="LBGovstyle3"/>
        <w:rPr>
          <w:lang w:val="ru-RU"/>
        </w:rPr>
        <w:ind w:left="0" w:firstLine="709"/>
      </w:pPr>
      <w:r>
        <w:rPr>
          <w:lang w:val="ru-RU"/>
        </w:rPr>
        <w:fldChar w:fldCharType="begin" w:fldLock="true"/>
        <w:instrText xml:space="preserve">LBVARIABLE \id "27650" \displaced</w:instrText>
        <w:fldChar w:fldCharType="separate"/>
      </w:r>
      <w:r>
        <w:rPr>
          <w:lang w:val="ru-RU"/>
        </w:rPr>
        <w:t xml:space="preserve">В случае снятия с учета в налоговом органе в качестве налогоплательщика специального налогового режима «Налог на профессиональный доход» Подрядчик обязуется сообщить об этом Заказчику в 3-дневный срок с даты снятия с учета</w:t>
      </w:r>
      <w:r>
        <w:rPr>
          <w:rStyle w:val="afa"/>
          <w:lang w:val="ru-RU"/>
        </w:rPr>
        <w:footnoteReference w:id="9"/>
      </w:r>
      <w:r>
        <w:rPr>
          <w:lang w:val="ru-RU"/>
        </w:rPr>
        <w:t>.</w:t>
      </w:r>
      <w:r>
        <w:rPr>
          <w:lang w:val="ru-RU"/>
        </w:rPr>
        <w:fldChar w:fldCharType="end"/>
      </w:r>
    </w:p>
    <w:p w14:paraId="6507b1c0">
      <w:pPr>
        <w:pStyle w:val="LBGovstyle3"/>
        <w:rPr>
          <w:lang w:val="ru-RU"/>
        </w:rPr>
        <w:ind w:left="0" w:firstLine="709"/>
      </w:pPr>
      <w:r>
        <w:rPr>
          <w:lang w:val="ru-RU"/>
        </w:rPr>
        <w:t xml:space="preserve">выполнять иные обязанности, предусмотренные Договором и Техническим заданием.</w:t>
      </w:r>
    </w:p>
    <w:p w14:paraId="733b0d54">
      <w:pPr>
        <w:pStyle w:val="LBGovstyle2"/>
        <w:rPr>
          <w:lang w:val="ru-RU"/>
        </w:rPr>
        <w:ind w:left="0" w:firstLine="709"/>
      </w:pPr>
      <w:r>
        <w:rPr>
          <w:lang w:val="ru-RU"/>
        </w:rPr>
        <w:t xml:space="preserve">Подрядчик вправе:</w:t>
      </w:r>
    </w:p>
    <w:p w14:paraId="3b7b5603">
      <w:pPr>
        <w:pStyle w:val="LBGovstyle3"/>
        <w:rPr>
          <w:lang w:val="ru-RU"/>
        </w:rPr>
        <w:ind w:left="0" w:firstLine="709"/>
      </w:pPr>
      <w:r>
        <w:rPr>
          <w:lang w:val="ru-RU"/>
        </w:rPr>
        <w:t xml:space="preserve">требовать от Заказчика провести приемку Работ в порядке и в сроки, предусмотренные Договором;</w:t>
      </w:r>
    </w:p>
    <w:p w14:paraId="059f8cbb">
      <w:pPr>
        <w:pStyle w:val="LBGovstyle3"/>
        <w:rPr>
          <w:lang w:val="ru-RU"/>
        </w:rPr>
        <w:ind w:left="0" w:firstLine="709"/>
      </w:pPr>
      <w:r>
        <w:rPr>
          <w:lang w:val="ru-RU"/>
        </w:rPr>
        <w:t xml:space="preserve">требовать от Заказчика своевременной оплаты на условиях, установленных Договором, надлежащим образом оказанных и принятых Заказчиком Работ и их результата;</w:t>
      </w:r>
    </w:p>
    <w:p w14:paraId="54e69b07">
      <w:pPr>
        <w:pStyle w:val="LBGovstyle3"/>
        <w:rPr>
          <w:lang w:val="ru-RU"/>
        </w:rPr>
        <w:ind w:left="0" w:firstLine="709"/>
      </w:pPr>
      <w:r>
        <w:rPr>
          <w:lang w:val="ru-RU"/>
        </w:rPr>
        <w:t xml:space="preserve">по вопросам, имеющим отношение к предмету настоящего Договора, запрашивать и своевременно получать от Заказчика документы, сведения и другую информацию, а также устные и письменные разъяснения, необходимые Подрядчику для качественного выполнения своих обязательств по Договору;</w:t>
      </w:r>
    </w:p>
    <w:p w14:paraId="2dd6451e">
      <w:pPr>
        <w:pStyle w:val="LBGovstyle3"/>
        <w:rPr>
          <w:lang w:val="ru-RU"/>
        </w:rPr>
        <w:ind w:left="0" w:firstLine="709"/>
      </w:pPr>
      <w:r>
        <w:rPr>
          <w:lang w:val="ru-RU"/>
        </w:rPr>
        <w:t xml:space="preserve">досрочно завершить выполнение Работ в соответствии с условиями Договора;</w:t>
      </w:r>
    </w:p>
    <w:p w14:paraId="1026671e">
      <w:pPr>
        <w:pStyle w:val="LBGovstyle3"/>
        <w:rPr>
          <w:lang w:val="ru-RU"/>
        </w:rPr>
        <w:ind w:left="0" w:firstLine="709"/>
      </w:pPr>
      <w:r>
        <w:rPr>
          <w:lang w:val="ru-RU"/>
        </w:rPr>
        <w:t xml:space="preserve">самостоятельно определять способы выполнения Работ;</w:t>
      </w:r>
    </w:p>
    <w:p w14:paraId="2c4eaddc">
      <w:pPr>
        <w:pStyle w:val="LBGovstyle3"/>
        <w:rPr>
          <w:lang w:val="ru-RU"/>
        </w:rPr>
        <w:ind w:left="0" w:firstLine="709"/>
      </w:pPr>
      <w:r>
        <w:rPr>
          <w:lang w:val="ru-RU"/>
        </w:rPr>
        <w:fldChar w:fldCharType="begin" w:fldLock="true"/>
        <w:instrText xml:space="preserve">LBVARIABLE \id "27648" \displaced</w:instrText>
        <w:fldChar w:fldCharType="separate"/>
      </w:r>
      <w:r>
        <w:rPr>
          <w:lang w:val="ru-RU"/>
        </w:rPr>
        <w:t xml:space="preserve">привлекать к выполнению Договора субподрядчиков с соблюдением должной осмотрительности при их выборе и при условии письменного уведомления Заказчика по мере заключения договоров с субподрядчиками, но в любом случае не позднее </w:t>
      </w:r>
      <w:r>
        <w:rPr>
          <w:lang w:val="ru-RU"/>
        </w:rPr>
        <w:fldChar w:fldCharType="begin" w:fldLock="true"/>
        <w:instrText xml:space="preserve">LBVARIABLE \id "76851" \grammarCase "genitive" \dateFormat "dd.MM.yyyy" \numberFormat "0,000.######## (Spell) unit" \moneyFormat "0,000.00 (ISpell) I$$$$ .00 F$$"</w:instrText>
        <w:fldChar w:fldCharType="separate"/>
      </w:r>
      <w:r>
        <w:rPr>
          <w:lang w:val="ru-RU"/>
        </w:rPr>
        <w:t xml:space="preserve">2 (Двух) календарных дней</w:t>
      </w:r>
      <w:r>
        <w:rPr>
          <w:lang w:val="ru-RU"/>
        </w:rPr>
        <w:fldChar w:fldCharType="end"/>
      </w:r>
      <w:r>
        <w:rPr>
          <w:lang w:val="ru-RU"/>
        </w:rPr>
        <w:t xml:space="preserve"> с даты заключения соответствующих договоров. Такое уведомление должно содержать сведения о привлекаемых лицах, в том числе наименование, ОГРН, ИНН (для юридических лиц), фамилию имя, отчество (последнее – при наличии), ИНН (для физических лиц). Привлечение Подрядчиком к исполнению обязательств по Договору субподрядчиков без письменного уведомления Заказчика в порядке, указанном в настоящем пункте Договора, является существенным нарушением Подрядчиком условий Договора. В случае указанного нарушения Заказчик вправе в одностороннем порядке расторгнуть Договор. Подрядчик обязан предоставить все необходимые документы, подтверждающие исполнение своих обязательств привлекаемыми к исполнению договора субподрядчиками;</w:t>
      </w:r>
      <w:r>
        <w:rPr>
          <w:lang w:val="ru-RU"/>
        </w:rPr>
        <w:fldChar w:fldCharType="end"/>
      </w:r>
      <w:r>
        <w:rPr>
          <w:lang w:val="ru-RU"/>
        </w:rPr>
        <w:t>​​</w:t>
      </w:r>
    </w:p>
    <w:p w14:paraId="6170a118">
      <w:pPr>
        <w:pStyle w:val="LBGovstyle3"/>
        <w:rPr>
          <w:lang w:val="ru-RU"/>
        </w:rPr>
        <w:ind w:left="0" w:firstLine="709"/>
      </w:pPr>
      <w:r>
        <w:rPr>
          <w:lang w:val="ru-RU"/>
        </w:rPr>
        <w:t xml:space="preserve">требовать возмещения убытков, уплаты неустоек (штрафов, пеней) в соответствии с Договором;</w:t>
      </w:r>
    </w:p>
    <w:p w14:paraId="38e0fd32">
      <w:pPr>
        <w:pStyle w:val="LBGovstyle3"/>
        <w:rPr>
          <w:lang w:val="ru-RU"/>
        </w:rPr>
        <w:ind w:left="0" w:firstLine="709"/>
      </w:pPr>
      <w:r>
        <w:rPr>
          <w:lang w:val="ru-RU"/>
        </w:rPr>
        <w:t xml:space="preserve">осуществлять иные права, предусмотренные Договором.</w:t>
      </w:r>
    </w:p>
    <w:p w14:paraId="2a5e3b16">
      <w:pPr>
        <w:pStyle w:val="LBGovstyle2"/>
        <w:rPr>
          <w:lang w:val="ru-RU"/>
        </w:rPr>
        <w:ind w:left="0" w:firstLine="709"/>
      </w:pPr>
      <w:r>
        <w:rPr>
          <w:lang w:val="ru-RU"/>
        </w:rPr>
        <w:t xml:space="preserve">Заказчик обязуется:</w:t>
      </w:r>
    </w:p>
    <w:p w14:paraId="7c0d7f40">
      <w:pPr>
        <w:pStyle w:val="LBGovstyle3"/>
        <w:rPr>
          <w:lang w:val="ru-RU"/>
        </w:rPr>
        <w:ind w:left="0" w:firstLine="709"/>
      </w:pPr>
      <w:r>
        <w:rPr>
          <w:lang w:val="ru-RU"/>
        </w:rPr>
        <w:t xml:space="preserve">предоставить Подрядчику по письменному запросу необходимую для исполнения обязательств по настоящему Договору информацию и документы, обосновывающих необходимость проведения ремонтных работ, оказывать содействие в выполнении Подрядчиком Работ в порядке, предусмотренном настоящим Договором;</w:t>
      </w:r>
    </w:p>
    <w:p w14:paraId="2cd7a64c">
      <w:pPr>
        <w:pStyle w:val="LBGovstyle3"/>
        <w:rPr>
          <w:lang w:val="ru-RU"/>
        </w:rPr>
        <w:ind w:left="0" w:firstLine="709"/>
      </w:pPr>
      <w:r>
        <w:rPr>
          <w:lang w:val="ru-RU"/>
        </w:rPr>
        <w:t xml:space="preserve">в соответствии со сведениями, предоставленными Подрядчиком, оформлять работникам Подрядчика соответствующие разрешительные документы на проезд и (или) проход на территорию Заказчика к месту выполнения Работ (при необходимости);</w:t>
      </w:r>
    </w:p>
    <w:p w14:paraId="681388c0">
      <w:pPr>
        <w:pStyle w:val="LBGovstyle3"/>
        <w:rPr>
          <w:lang w:val="ru-RU"/>
        </w:rPr>
        <w:ind w:left="0" w:firstLine="709"/>
      </w:pPr>
      <w:r>
        <w:rPr>
          <w:lang w:val="ru-RU"/>
        </w:rPr>
        <w:t xml:space="preserve">обеспечить своевременную приемку и оплату выполненных Работ надлежащего качества в порядке и сроки, предусмотренные Договором;</w:t>
      </w:r>
    </w:p>
    <w:p w14:paraId="5072111b">
      <w:pPr>
        <w:pStyle w:val="LBGovstyle3"/>
        <w:rPr>
          <w:lang w:val="ru-RU"/>
        </w:rPr>
        <w:ind w:left="0" w:firstLine="709"/>
      </w:pPr>
      <w:r>
        <w:rPr>
          <w:lang w:val="ru-RU"/>
        </w:rPr>
        <w:t xml:space="preserve">обеспечить сохранность конфиденциальной информации Подрядчика, ставшей известной Заказчику в ходе выполнения Работ по Договору;</w:t>
      </w:r>
    </w:p>
    <w:p w14:paraId="43070d1a">
      <w:pPr>
        <w:pStyle w:val="LBGovstyle3"/>
        <w:rPr>
          <w:lang w:val="ru-RU"/>
        </w:rPr>
        <w:ind w:left="0" w:firstLine="709"/>
      </w:pPr>
      <w:r>
        <w:rPr>
          <w:lang w:val="ru-RU"/>
        </w:rPr>
        <w:t xml:space="preserve">выполнять иные обязанности, предусмотренные Договором.</w:t>
      </w:r>
    </w:p>
    <w:p w14:paraId="008e858d">
      <w:pPr>
        <w:pStyle w:val="LBGovstyle2"/>
        <w:rPr>
          <w:lang w:val="ru-RU"/>
        </w:rPr>
        <w:ind w:left="0" w:firstLine="709"/>
      </w:pPr>
      <w:r>
        <w:rPr>
          <w:lang w:val="ru-RU"/>
        </w:rPr>
        <w:t xml:space="preserve">Заказчик вправе:</w:t>
      </w:r>
    </w:p>
    <w:p w14:paraId="76a6234c">
      <w:pPr>
        <w:pStyle w:val="LBGovstyle3"/>
        <w:rPr>
          <w:lang w:val="ru-RU"/>
        </w:rPr>
        <w:ind w:left="0" w:firstLine="709"/>
      </w:pPr>
      <w:r>
        <w:rPr>
          <w:lang w:val="ru-RU"/>
        </w:rPr>
        <w:t xml:space="preserve">требовать от Подрядчика надлежащего исполнения обязательств, в том числе гарантийных, установленных Договором;</w:t>
      </w:r>
    </w:p>
    <w:p w14:paraId="5ea519d6">
      <w:pPr>
        <w:pStyle w:val="LBGovstyle3"/>
        <w:rPr>
          <w:lang w:val="ru-RU"/>
        </w:rPr>
        <w:ind w:left="0" w:firstLine="709"/>
      </w:pPr>
      <w:r>
        <w:rPr>
          <w:lang w:val="ru-RU"/>
        </w:rPr>
        <w:t xml:space="preserve">требовать от Подрядчика своевременного устранения недостатков, выявленных как в ходе приемки, так и в течение гарантийного периода;</w:t>
      </w:r>
    </w:p>
    <w:p w14:paraId="7edd1c73">
      <w:pPr>
        <w:pStyle w:val="LBGovstyle3"/>
        <w:rPr>
          <w:lang w:val="ru-RU"/>
        </w:rPr>
        <w:ind w:left="0" w:firstLine="709"/>
      </w:pPr>
      <w:r>
        <w:rPr>
          <w:lang w:val="ru-RU"/>
        </w:rPr>
        <w:t xml:space="preserve">проверять ход и качество выполнения Работ Подрядчиком, не вмешиваясь в деятельность Подрядчика;</w:t>
      </w:r>
    </w:p>
    <w:p w14:paraId="039975b2">
      <w:pPr>
        <w:pStyle w:val="LBGovstyle3"/>
        <w:rPr>
          <w:lang w:val="ru-RU"/>
        </w:rPr>
        <w:ind w:left="0" w:firstLine="709"/>
      </w:pPr>
      <w:r>
        <w:rPr>
          <w:lang w:val="ru-RU"/>
        </w:rPr>
        <w:t xml:space="preserve">требовать возмещения убытков, уплаты неустоек (штрафов, пеней) в соответствии с Договором;</w:t>
      </w:r>
    </w:p>
    <w:p w14:paraId="3144e257">
      <w:pPr>
        <w:pStyle w:val="LBGovstyle3"/>
        <w:rPr>
          <w:lang w:val="ru-RU"/>
        </w:rPr>
        <w:ind w:left="0" w:firstLine="709"/>
      </w:pPr>
      <w:r>
        <w:rPr>
          <w:lang w:val="ru-RU"/>
        </w:rPr>
        <w:t xml:space="preserve">отказаться от приемки и оплаты Работ, не соответствующих условиям Договора;</w:t>
      </w:r>
    </w:p>
    <w:p w14:paraId="3aabf1ae">
      <w:pPr>
        <w:pStyle w:val="LBGovstyle3"/>
        <w:rPr>
          <w:lang w:val="ru-RU"/>
        </w:rPr>
        <w:ind w:left="0" w:firstLine="709"/>
      </w:pPr>
      <w:r>
        <w:rPr>
          <w:lang w:val="ru-RU"/>
        </w:rPr>
        <w:t xml:space="preserve">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выполненных Работ требованиям, установленным Договором;</w:t>
      </w:r>
    </w:p>
    <w:p w14:paraId="71638463">
      <w:pPr>
        <w:pStyle w:val="LBGovstyle3"/>
        <w:rPr>
          <w:lang w:val="ru-RU"/>
        </w:rPr>
        <w:ind w:left="0" w:firstLine="709"/>
      </w:pPr>
      <w:r>
        <w:rPr>
          <w:lang w:val="ru-RU"/>
        </w:rPr>
        <w:t xml:space="preserve">осуществлять иные права, предусмотренные Договором.</w:t>
      </w:r>
    </w:p>
    <w:p w14:paraId="11dac48d">
      <w:pPr>
        <w:pStyle w:val="LBGovstyle1"/>
      </w:pPr>
      <w:r>
        <w:t xml:space="preserve">Качество Работ и гарантийные обязательства</w:t>
      </w:r>
    </w:p>
    <w:p w14:paraId="10b30eff">
      <w:pPr>
        <w:pStyle w:val="LBGovstyle2"/>
        <w:rPr>
          <w:lang w:val="ru-RU"/>
        </w:rPr>
        <w:ind w:left="0" w:firstLine="709"/>
      </w:pPr>
      <w:r>
        <w:rPr>
          <w:lang w:val="ru-RU"/>
        </w:rPr>
        <w:t xml:space="preserve">Подрядчик гарантирует, что выполненные Работы и их результат соответствуют требованиям, установленным Договором и Техническим заданием.</w:t>
      </w:r>
    </w:p>
    <w:p w14:paraId="405301d6">
      <w:pPr>
        <w:pStyle w:val="LBGovstyle2"/>
        <w:rPr>
          <w:lang w:val="ru-RU"/>
        </w:rPr>
        <w:ind w:left="0" w:firstLine="709"/>
      </w:pPr>
      <w:r>
        <w:rPr>
          <w:lang w:val="ru-RU"/>
        </w:rPr>
        <w:t xml:space="preserve">Работы и их результат должны соответствовать условиям Договора, в том числе Технического задания, иных приложений к Договору, а также положениям действующего законодательства, иным обязательным правилам и требованиям, действующим в Российской Федерации, требованиям к безопасности, качеству, техническим характеристикам, функциональным характеристикам (потребительским свойствам) Работ и их результата,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Работ и их результата потребностям Заказчика, требованиям стандартов, технических условий или иных нормативных документов, которым должны соответствовать Работы и их результат, в том числе актов, указанных в пункте </w:t>
      </w:r>
      <w:r>
        <w:rPr>
          <w:lang w:val="ru-RU"/>
        </w:rPr>
        <w:fldChar w:fldCharType="begin" w:fldLock="false"/>
        <w:instrText xml:space="preserve">REF "_Ref94978273" \r \h</w:instrText>
        <w:fldChar w:fldCharType="separate"/>
      </w:r>
      <w:r>
        <w:rPr>
          <w:lang w:val="ru-RU"/>
        </w:rPr>
        <w:t>1.4</w:t>
      </w:r>
      <w:r>
        <w:rPr>
          <w:lang w:val="ru-RU"/>
        </w:rPr>
        <w:fldChar w:fldCharType="end"/>
      </w:r>
      <w:r>
        <w:rPr>
          <w:lang w:val="ru-RU"/>
        </w:rPr>
        <w:t xml:space="preserve"> Договора.</w:t>
      </w:r>
    </w:p>
    <w:p w14:paraId="4b7a473b">
      <w:pPr>
        <w:pStyle w:val="LBGovstyle2"/>
        <w:rPr>
          <w:lang w:val="ru-RU"/>
        </w:rPr>
        <w:ind w:left="0" w:firstLine="709"/>
      </w:pPr>
      <w:bookmarkStart w:id="29" w:name="_Ref529812155"/>
      <w:r>
        <w:rPr>
          <w:lang w:val="ru-RU"/>
        </w:rPr>
        <w:t xml:space="preserve">Гарантийный срок на выполняемые по настоящему Договору Работы и их результаты, а также дата начала его течения указаны в пункте </w:t>
      </w:r>
      <w:r>
        <w:rPr>
          <w:lang w:val="ru-RU"/>
        </w:rPr>
        <w:fldChar w:fldCharType="begin" w:fldLock="false"/>
        <w:instrText xml:space="preserve">REF "_Ref23806027" \r \h</w:instrText>
        <w:fldChar w:fldCharType="separate"/>
      </w:r>
      <w:r>
        <w:rPr>
          <w:lang w:val="ru-RU"/>
        </w:rPr>
        <w:t>1.11</w:t>
      </w:r>
      <w:r>
        <w:rPr>
          <w:lang w:val="ru-RU"/>
        </w:rPr>
        <w:fldChar w:fldCharType="end"/>
      </w:r>
      <w:r>
        <w:rPr>
          <w:lang w:val="ru-RU"/>
        </w:rPr>
        <w:t xml:space="preserve"> Договора. </w:t>
      </w:r>
    </w:p>
    <w:p w14:paraId="2d0b9021">
      <w:pPr>
        <w:pStyle w:val="LBGovstyle2"/>
        <w:rPr>
          <w:lang w:val="ru-RU"/>
        </w:rPr>
        <w:ind w:left="0" w:firstLine="709"/>
      </w:pPr>
      <w:r>
        <w:rPr>
          <w:lang w:val="ru-RU"/>
        </w:rPr>
        <w:t xml:space="preserve">Гарантийный срок </w:t>
      </w:r>
      <w:bookmarkEnd w:id="29"/>
      <w:r>
        <w:rPr>
          <w:lang w:val="ru-RU"/>
        </w:rPr>
        <w:t xml:space="preserve">прерывается со дня направления письменного уведомления Подрядчику об обнаружении недостатков и продолжается после их устранения Подрядчиком.</w:t>
      </w:r>
    </w:p>
    <w:p w14:paraId="2fa518d5">
      <w:pPr>
        <w:pStyle w:val="LBGovstyle2"/>
        <w:rPr>
          <w:lang w:val="ru-RU"/>
        </w:rPr>
        <w:ind w:left="0" w:firstLine="709"/>
      </w:pPr>
      <w:r>
        <w:rPr>
          <w:lang w:val="ru-RU"/>
        </w:rPr>
        <w:t xml:space="preserve">Гарантия качества результата Работы распространяется на все, составляющее результат Работы.</w:t>
      </w:r>
    </w:p>
    <w:p w14:paraId="6bb66adc">
      <w:pPr>
        <w:pStyle w:val="LBGovstyle2"/>
        <w:rPr>
          <w:lang w:val="ru-RU"/>
        </w:rPr>
        <w:ind w:left="0" w:firstLine="709"/>
      </w:pPr>
      <w:bookmarkStart w:id="30" w:name="_Ref529812162"/>
      <w:r>
        <w:rPr>
          <w:lang w:val="ru-RU"/>
        </w:rPr>
        <w:t xml:space="preserve">Если в течение гарантийного срока выявится, что качество выполненных работ, материалов и/или установленного оборудования не соответствует требованиям СНиП, технической и нормативно-технической документации, Заказчик письменно направляет Подрядчику требование о безвозмездном устранении недостатков Работ в сроки, установленные в таком требовании.</w:t>
      </w:r>
    </w:p>
    <w:p w14:paraId="502e5eb3">
      <w:pPr>
        <w:pStyle w:val="LBGovstyle2"/>
        <w:rPr>
          <w:lang w:val="ru-RU"/>
        </w:rPr>
        <w:ind w:left="0" w:firstLine="709"/>
      </w:pPr>
      <w:r>
        <w:rPr>
          <w:lang w:val="ru-RU"/>
        </w:rPr>
        <w:t xml:space="preserve">Все сопутствующие гарантийному обслуживанию мероприятия осуществляются силами и за счет Подрядчика.</w:t>
      </w:r>
      <w:bookmarkEnd w:id="30"/>
    </w:p>
    <w:p w14:paraId="1df3deb5">
      <w:pPr>
        <w:pStyle w:val="LBGovstyle1"/>
      </w:pPr>
      <w:r>
        <w:t xml:space="preserve">Ответственность Сторон</w:t>
      </w:r>
    </w:p>
    <w:p w14:paraId="2fb38be3">
      <w:pPr>
        <w:pStyle w:val="LBGovstyle2"/>
        <w:rPr>
          <w:lang w:val="ru-RU"/>
        </w:rPr>
        <w:ind w:left="0" w:firstLine="709"/>
      </w:pPr>
      <w:r>
        <w:rPr>
          <w:lang w:val="ru-RU"/>
        </w:rPr>
        <w:t xml:space="preserve">За невыполнение или ненадлежащее выполнение обязательств по Договору Стороны несут ответственность в соответствии с действующим законодательством Российской Федерации и настоящим Договором (включая пункты </w:t>
      </w:r>
      <w:r>
        <w:rPr>
          <w:lang w:val="ru-RU"/>
        </w:rPr>
        <w:fldChar w:fldCharType="begin" w:fldLock="false"/>
        <w:instrText xml:space="preserve">REF "_Ref97681822" \r \h</w:instrText>
        <w:fldChar w:fldCharType="separate"/>
      </w:r>
      <w:r>
        <w:rPr>
          <w:lang w:val="ru-RU"/>
        </w:rPr>
        <w:t>1.15</w:t>
      </w:r>
      <w:r>
        <w:rPr>
          <w:lang w:val="ru-RU"/>
        </w:rPr>
        <w:fldChar w:fldCharType="end"/>
      </w:r>
      <w:r>
        <w:rPr>
          <w:lang w:val="ru-RU"/>
        </w:rPr>
        <w:t xml:space="preserve">, </w:t>
      </w:r>
      <w:r>
        <w:rPr>
          <w:lang w:val="ru-RU"/>
        </w:rPr>
        <w:fldChar w:fldCharType="begin" w:fldLock="false"/>
        <w:instrText xml:space="preserve">REF "_Ref13361333" \r \h</w:instrText>
        <w:fldChar w:fldCharType="separate"/>
      </w:r>
      <w:r>
        <w:rPr>
          <w:lang w:val="ru-RU"/>
        </w:rPr>
        <w:t>1.16</w:t>
      </w:r>
      <w:r>
        <w:rPr>
          <w:lang w:val="ru-RU"/>
        </w:rPr>
        <w:fldChar w:fldCharType="end"/>
      </w:r>
      <w:r>
        <w:rPr>
          <w:lang w:val="ru-RU"/>
        </w:rPr>
        <w:t xml:space="preserve"> Договора).</w:t>
      </w:r>
    </w:p>
    <w:p w14:paraId="160a5de8">
      <w:pPr>
        <w:pStyle w:val="LBGovstyle2"/>
        <w:rPr>
          <w:lang w:val="ru-RU"/>
        </w:rPr>
        <w:ind w:left="0" w:firstLine="709"/>
      </w:pPr>
      <w:r>
        <w:rPr>
          <w:lang w:val="ru-RU"/>
        </w:rPr>
        <w:t xml:space="preserve">Заказчик имеет право на удержание суммы начисленной неустойки (пени, штрафа) при осуществлении оплаты по Договору.</w:t>
      </w:r>
    </w:p>
    <w:p w14:paraId="26c149fa">
      <w:pPr>
        <w:pStyle w:val="LBGovstyle2"/>
        <w:rPr>
          <w:lang w:val="ru-RU"/>
        </w:rPr>
        <w:ind w:left="0" w:firstLine="709"/>
      </w:pPr>
      <w:r>
        <w:rPr>
          <w:lang w:val="ru-RU"/>
        </w:rPr>
        <w:t xml:space="preserve">Подрядчик, не исполнивший или ненадлежащим образом исполнивший обязательства по Договору, обязан возместить Заказчику убытки (как реальный ущерб, так и упущенную выгоду) в полной сумме сверх предусмотренных Договором неустоек.</w:t>
      </w:r>
    </w:p>
    <w:p w14:paraId="603fb43d">
      <w:pPr>
        <w:pStyle w:val="LBGovstyle2"/>
        <w:rPr>
          <w:lang w:val="ru-RU"/>
        </w:rPr>
        <w:ind w:left="0" w:firstLine="709"/>
      </w:pPr>
      <w:r>
        <w:rPr>
          <w:lang w:val="ru-RU"/>
        </w:rPr>
        <w:t xml:space="preserve">Для Подрядчика не является основанием для неисполнения, ненадлежащего исполнения настоящего Договора либо основанием освобождения от ответственности за нарушение обязательств, предусмотренных настоящим Договором, наличие следующих обстоятельств: инфляционных процессов, кризисных явлений в экономике, изменений валютных курсов, девальвация национальной валюты,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нарушение обязанностей со стороны контрагентов Подрядчика, отсутствие на рынке нужных для исполнения обязательств товаров, работ, услуг, отсутствие у Подрядчика необходимых денежных средств. Перечисленные обстоятельства не являются для Подрядчика обстоятельствами непреодолимой силы по смыслу пункта 3 статьи 401 Гражданского кодекса Российской Федерации.</w:t>
      </w:r>
    </w:p>
    <w:p w14:paraId="06f27fc0">
      <w:pPr>
        <w:pStyle w:val="LBGovstyle1"/>
      </w:pPr>
      <w:r>
        <w:t xml:space="preserve">Обеспечение исполнения Договора. Обеспечение исполнения гарантийных обязательств по Договору</w:t>
      </w:r>
    </w:p>
    <w:p w14:paraId="5dafb577">
      <w:pPr>
        <w:pStyle w:val="LBGovstyle2"/>
        <w:rPr>
          <w:lang w:val="ru-RU"/>
        </w:rPr>
        <w:ind w:left="0" w:firstLine="709"/>
      </w:pPr>
      <w:r>
        <w:rPr>
          <w:lang w:val="ru-RU"/>
        </w:rPr>
        <w:fldChar w:fldCharType="begin" w:fldLock="true"/>
        <w:instrText xml:space="preserve">LBVARIABLE \id "27638" \displaced</w:instrText>
        <w:fldChar w:fldCharType="separate"/>
      </w:r>
      <w:r>
        <w:rPr>
          <w:lang w:val="ru-RU"/>
        </w:rPr>
        <w:t xml:space="preserve">Обеспечение исполнения обязательств Подрядчика по Договору не предоставляется.</w:t>
      </w:r>
      <w:r>
        <w:rPr>
          <w:lang w:val="ru-RU"/>
        </w:rPr>
        <w:fldChar w:fldCharType="end"/>
      </w:r>
    </w:p>
    <w:p w14:paraId="59124e30">
      <w:pPr>
        <w:pStyle w:val="LBGovstyle2"/>
        <w:rPr>
          <w:lang w:val="ru-RU"/>
        </w:rPr>
        <w:ind w:left="0" w:firstLine="709"/>
      </w:pPr>
      <w:r>
        <w:rPr>
          <w:lang w:val="ru-RU"/>
        </w:rPr>
        <w:fldChar w:fldCharType="begin" w:fldLock="true"/>
        <w:instrText xml:space="preserve">LBVARIABLE \id "27642" \displaced</w:instrText>
        <w:fldChar w:fldCharType="separate"/>
      </w:r>
      <w:r>
        <w:rPr>
          <w:lang w:val="ru-RU"/>
        </w:rPr>
        <w:t xml:space="preserve">Обеспечение исполнения гарантийных обязательств по Договору не предоставляется.</w:t>
      </w:r>
      <w:r>
        <w:rPr>
          <w:lang w:val="ru-RU"/>
        </w:rPr>
        <w:fldChar w:fldCharType="end"/>
      </w:r>
    </w:p>
    <w:p w14:paraId="293ac42a">
      <w:pPr>
        <w:pStyle w:val="LBGovstyle1"/>
      </w:pPr>
      <w:r>
        <w:t xml:space="preserve">Обстоятельства непреодолимой силы</w:t>
      </w:r>
    </w:p>
    <w:p w14:paraId="4e84476a">
      <w:pPr>
        <w:pStyle w:val="LBGovstyle2"/>
        <w:rPr>
          <w:lang w:val="ru-RU"/>
        </w:rPr>
        <w:ind w:left="0" w:firstLine="709"/>
      </w:pPr>
      <w:r>
        <w:rPr>
          <w:lang w:val="ru-RU"/>
        </w:rPr>
        <w:t xml:space="preserve">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настоящим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14:paraId="43b48446">
      <w:pPr>
        <w:pStyle w:val="LBGovstyle2"/>
        <w:rPr>
          <w:lang w:val="ru-RU"/>
        </w:rPr>
        <w:ind w:left="0" w:firstLine="709"/>
      </w:pPr>
      <w:r>
        <w:rPr>
          <w:lang w:val="ru-RU"/>
        </w:rPr>
        <w:t xml:space="preserve">Сторона, для которой создалась невозможность исполнения обязательств по Договору вследствие действия обстоятельств непреодолимой силы, не позднее 15 (пятнадцати) календарных дней с момента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настоящему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14:paraId="7f43584d">
      <w:pPr>
        <w:pStyle w:val="LBGovstyle2"/>
        <w:rPr>
          <w:lang w:val="ru-RU"/>
        </w:rPr>
        <w:ind w:left="0" w:firstLine="709"/>
      </w:pPr>
      <w:r>
        <w:rPr>
          <w:lang w:val="ru-RU"/>
        </w:rPr>
        <w:t xml:space="preserve">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14:paraId="559f913c">
      <w:pPr>
        <w:pStyle w:val="LBGovstyle2"/>
        <w:rPr>
          <w:lang w:val="ru-RU"/>
        </w:rPr>
        <w:ind w:left="0" w:firstLine="709"/>
      </w:pPr>
      <w:r>
        <w:rPr>
          <w:lang w:val="ru-RU"/>
        </w:rPr>
        <w:t xml:space="preserve">Если обстоятельства непреодолимой силы продолжают действовать более 30 (тридцати) календарных дней, то Стороны вправе расторгнуть Договор по соглашению Сторон.</w:t>
      </w:r>
    </w:p>
    <w:p w14:paraId="65939006">
      <w:pPr>
        <w:pStyle w:val="LBGovstyle1"/>
      </w:pPr>
      <w:r>
        <w:t xml:space="preserve"> Рассмотрение и разрешение споров</w:t>
      </w:r>
    </w:p>
    <w:p w14:paraId="69091f3a">
      <w:pPr>
        <w:pStyle w:val="LBGovstyle2"/>
        <w:rPr>
          <w:lang w:val="ru-RU"/>
        </w:rPr>
        <w:ind w:left="0" w:firstLine="709"/>
      </w:pPr>
      <w:r>
        <w:rPr>
          <w:lang w:val="ru-RU"/>
        </w:rPr>
        <w:t xml:space="preserve">Договором предусматривается обязательный досудебный претензионный порядок урегулирования споров.</w:t>
      </w:r>
    </w:p>
    <w:p w14:paraId="1dffe73d">
      <w:pPr>
        <w:pStyle w:val="LBGovstyle2"/>
        <w:rPr>
          <w:lang w:val="ru-RU"/>
        </w:rPr>
        <w:ind w:left="0" w:firstLine="709"/>
      </w:pPr>
      <w:r>
        <w:rPr>
          <w:lang w:val="ru-RU"/>
        </w:rPr>
        <w:t xml:space="preserve">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отражаются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надлежащим образом оформленные и заверенные необходимые документы, подтверждающие требования (заверенные копии таких документов) либо выписки из них.</w:t>
      </w:r>
    </w:p>
    <w:p w14:paraId="7d56c99a">
      <w:pPr>
        <w:pStyle w:val="LBGovstyle2"/>
        <w:rPr>
          <w:lang w:val="ru-RU"/>
        </w:rPr>
        <w:ind w:left="0" w:firstLine="709"/>
      </w:pPr>
      <w:r>
        <w:rPr>
          <w:lang w:val="ru-RU"/>
        </w:rPr>
        <w:t xml:space="preserve">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 Стороной.</w:t>
      </w:r>
    </w:p>
    <w:p w14:paraId="05810cdd">
      <w:pPr>
        <w:pStyle w:val="LBGovstyle2"/>
        <w:rPr>
          <w:lang w:val="ru-RU"/>
        </w:rPr>
        <w:ind w:left="0" w:firstLine="709"/>
      </w:pPr>
      <w:r>
        <w:rPr>
          <w:lang w:val="ru-RU"/>
        </w:rPr>
        <w:t xml:space="preserve">При неурегулировании Сторонами спора в досудебном порядке спор передаются на рассмотрение суда, указанного в пункте </w:t>
      </w:r>
      <w:r>
        <w:rPr>
          <w:lang w:val="ru-RU"/>
        </w:rPr>
        <w:fldChar w:fldCharType="begin" w:fldLock="false"/>
        <w:instrText xml:space="preserve">REF "_Ref5914202" \r \h</w:instrText>
        <w:fldChar w:fldCharType="separate"/>
      </w:r>
      <w:r>
        <w:rPr>
          <w:lang w:val="ru-RU"/>
        </w:rPr>
        <w:t>1.19</w:t>
      </w:r>
      <w:r>
        <w:rPr>
          <w:lang w:val="ru-RU"/>
        </w:rPr>
        <w:fldChar w:fldCharType="end"/>
      </w:r>
      <w:r>
        <w:rPr>
          <w:lang w:val="ru-RU"/>
        </w:rPr>
        <w:t xml:space="preserve"> Договора.</w:t>
      </w:r>
    </w:p>
    <w:p w14:paraId="42d72dc3">
      <w:pPr>
        <w:pStyle w:val="LBGovstyle1"/>
      </w:pPr>
      <w:r>
        <w:t xml:space="preserve">Срок действия и порядок изменения Договора </w:t>
      </w:r>
    </w:p>
    <w:p w14:paraId="54036383">
      <w:pPr>
        <w:pStyle w:val="LBGovstyle2"/>
        <w:rPr>
          <w:lang w:val="ru-RU"/>
        </w:rPr>
        <w:ind w:left="0" w:firstLine="709"/>
      </w:pPr>
      <w:r>
        <w:rPr>
          <w:lang w:val="ru-RU"/>
        </w:rPr>
        <w:t xml:space="preserve">Договор действует в течение срока, установленного в пункте </w:t>
      </w:r>
      <w:r>
        <w:rPr>
          <w:lang w:val="ru-RU"/>
        </w:rPr>
        <w:fldChar w:fldCharType="begin" w:fldLock="false"/>
        <w:instrText xml:space="preserve">REF "_Ref71270890" \r \h</w:instrText>
        <w:fldChar w:fldCharType="separate"/>
      </w:r>
      <w:r>
        <w:rPr>
          <w:lang w:val="ru-RU"/>
        </w:rPr>
        <w:t>1.20</w:t>
      </w:r>
      <w:r>
        <w:rPr>
          <w:lang w:val="ru-RU"/>
        </w:rPr>
        <w:fldChar w:fldCharType="end"/>
      </w:r>
      <w:r>
        <w:rPr>
          <w:lang w:val="ru-RU"/>
        </w:rPr>
        <w:t xml:space="preserve"> Договора. Окончание срока действия Договора не влечет прекращения обязательств Сторон по Договору. </w:t>
      </w:r>
    </w:p>
    <w:p w14:paraId="210d71fb">
      <w:pPr>
        <w:pStyle w:val="LBGovstyle2"/>
        <w:rPr>
          <w:lang w:val="ru-RU"/>
        </w:rPr>
        <w:ind w:left="0" w:firstLine="709"/>
      </w:pPr>
      <w:r>
        <w:rPr>
          <w:lang w:val="ru-RU"/>
        </w:rPr>
        <w:t xml:space="preserve">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bookmarkStart w:id="31" w:name="_Ref384632227"/>
    </w:p>
    <w:p w14:paraId="1bda7869">
      <w:pPr>
        <w:pStyle w:val="LBGovstyle2"/>
        <w:rPr>
          <w:lang w:val="ru-RU"/>
        </w:rPr>
        <w:ind w:left="0" w:firstLine="709"/>
      </w:pPr>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w:t>
      </w:r>
      <w:bookmarkEnd w:id="31"/>
    </w:p>
    <w:p w14:paraId="274a1fe6">
      <w:pPr>
        <w:pStyle w:val="LBGovstyle1"/>
      </w:pPr>
      <w:r>
        <w:t xml:space="preserve">Расторжение Договора</w:t>
      </w:r>
    </w:p>
    <w:p w14:paraId="61b68688">
      <w:pPr>
        <w:pStyle w:val="LBGovstyle2"/>
        <w:rPr>
          <w:lang w:val="ru-RU"/>
        </w:rPr>
        <w:ind w:left="0" w:firstLine="709"/>
      </w:pPr>
      <w:r>
        <w:rPr>
          <w:lang w:val="ru-RU"/>
        </w:rPr>
        <w:t xml:space="preserve">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Договором.</w:t>
      </w:r>
    </w:p>
    <w:p w14:paraId="3253f04a">
      <w:pPr>
        <w:pStyle w:val="LBGovstyle2"/>
        <w:rPr>
          <w:lang w:val="ru-RU"/>
        </w:rPr>
        <w:ind w:left="0" w:firstLine="709"/>
      </w:pPr>
      <w:r>
        <w:rPr>
          <w:lang w:val="ru-RU"/>
        </w:rPr>
        <w:t xml:space="preserve">Заказчик вправе в одностороннем внесудебном порядке отказаться от исполнения Договора в случаях и с соблюдением порядка, установленных Положением о закупке Заказчика, в случаях, предусмотренных законодательством РФ или Договором, а также в случае существенного нарушения Подрядчиком Договора, в том числе в случае:</w:t>
      </w:r>
    </w:p>
    <w:p w14:paraId="59361b67">
      <w:pPr>
        <w:pStyle w:val="LBGovstyle3"/>
        <w:rPr>
          <w:lang w:val="ru-RU"/>
        </w:rPr>
        <w:ind w:left="0" w:firstLine="709"/>
      </w:pPr>
      <w:r>
        <w:rPr>
          <w:lang w:val="ru-RU"/>
        </w:rPr>
        <w:t xml:space="preserve">если Подрядчиком выполнены Работы ненадлежащего качества с недостатками, которые не могут быть устранены в приемлемый для Заказчика срок, либо существенного или неоднократного нарушения сроков выполнения Работ, предоставления документов, которые являются обязательными в соответствии с Договором;</w:t>
      </w:r>
    </w:p>
    <w:p w14:paraId="0bc61411">
      <w:pPr>
        <w:pStyle w:val="LBGovstyle3"/>
        <w:rPr>
          <w:lang w:val="ru-RU"/>
        </w:rPr>
        <w:ind w:left="0" w:firstLine="709"/>
      </w:pPr>
      <w:r>
        <w:rPr>
          <w:lang w:val="ru-RU"/>
        </w:rPr>
        <w:t xml:space="preserve">нарушения обязательств воздерживаться от запрещенных в разделе </w:t>
      </w:r>
      <w:r>
        <w:rPr>
          <w:lang w:val="ru-RU"/>
        </w:rPr>
        <w:fldChar w:fldCharType="begin" w:fldLock="false"/>
        <w:instrText xml:space="preserve">REF "_Ref76939719" \r \h</w:instrText>
        <w:fldChar w:fldCharType="separate"/>
      </w:r>
      <w:r>
        <w:rPr>
          <w:lang w:val="ru-RU"/>
        </w:rPr>
        <w:t>14</w:t>
      </w:r>
      <w:r>
        <w:rPr>
          <w:lang w:val="ru-RU"/>
        </w:rPr>
        <w:fldChar w:fldCharType="end"/>
      </w:r>
      <w:r>
        <w:rPr>
          <w:lang w:val="ru-RU"/>
        </w:rPr>
        <w:t xml:space="preserve"> действий;</w:t>
      </w:r>
    </w:p>
    <w:p w14:paraId="48fc74e4">
      <w:pPr>
        <w:pStyle w:val="LBGovstyle3"/>
        <w:rPr>
          <w:lang w:val="ru-RU"/>
        </w:rPr>
        <w:ind w:left="0" w:firstLine="709"/>
      </w:pPr>
      <w:r>
        <w:rPr>
          <w:lang w:val="ru-RU"/>
        </w:rPr>
        <w:t xml:space="preserve">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14:paraId="181d28d2">
      <w:pPr>
        <w:pStyle w:val="LBGovstyle3"/>
        <w:rPr>
          <w:lang w:val="ru-RU"/>
        </w:rPr>
        <w:ind w:left="0" w:firstLine="709"/>
      </w:pPr>
      <w:r>
        <w:rPr>
          <w:lang w:val="ru-RU"/>
        </w:rPr>
        <w:t xml:space="preserve">нарушения положений пунктов </w:t>
      </w:r>
      <w:r>
        <w:rPr>
          <w:lang w:val="ru-RU"/>
        </w:rPr>
        <w:fldChar w:fldCharType="begin" w:fldLock="false"/>
        <w:instrText xml:space="preserve">REF "_Ref39764119" \r \h</w:instrText>
        <w:fldChar w:fldCharType="separate"/>
      </w:r>
      <w:r>
        <w:rPr>
          <w:lang w:val="ru-RU"/>
        </w:rPr>
        <w:t>15.4</w:t>
      </w:r>
      <w:r>
        <w:rPr>
          <w:lang w:val="ru-RU"/>
        </w:rPr>
        <w:fldChar w:fldCharType="end"/>
      </w:r>
      <w:r>
        <w:rPr>
          <w:lang w:val="ru-RU"/>
        </w:rPr>
        <w:t xml:space="preserve"> -</w:t>
      </w:r>
      <w:r>
        <w:rPr>
          <w:lang w:val="ru-RU"/>
        </w:rPr>
        <w:fldChar w:fldCharType="begin" w:fldLock="false"/>
        <w:instrText xml:space="preserve">REF "_Ref3581258" \r \h</w:instrText>
        <w:fldChar w:fldCharType="separate"/>
      </w:r>
      <w:r>
        <w:rPr>
          <w:lang w:val="ru-RU"/>
        </w:rPr>
        <w:t>15.5</w:t>
      </w:r>
      <w:r>
        <w:rPr>
          <w:lang w:val="ru-RU"/>
        </w:rPr>
        <w:fldChar w:fldCharType="end"/>
      </w:r>
      <w:r>
        <w:rPr>
          <w:lang w:val="ru-RU"/>
        </w:rPr>
        <w:t xml:space="preserve"> Договора.</w:t>
      </w:r>
    </w:p>
    <w:p w14:paraId="260e3f59">
      <w:pPr>
        <w:pStyle w:val="LBGovstyle2"/>
        <w:rPr>
          <w:lang w:val="ru-RU"/>
        </w:rPr>
        <w:ind w:left="0" w:firstLine="709"/>
      </w:pPr>
      <w:r>
        <w:rPr>
          <w:lang w:val="ru-RU"/>
        </w:rPr>
        <w:t xml:space="preserve">Подрядчик вправе отказаться от исполнения Договора в одностороннем внесудебном порядке в случаях и с соблюдением порядка, установленных Положением о закупке Заказчика, в случаях, установленных законодательством или Договором, а также в случае существенного нарушения Заказчиком Договора, в том числе в случае:</w:t>
      </w:r>
    </w:p>
    <w:p w14:paraId="0ba0fe0b">
      <w:pPr>
        <w:pStyle w:val="LBGovstyle3"/>
        <w:rPr>
          <w:lang w:val="ru-RU"/>
        </w:rPr>
        <w:ind w:left="0" w:firstLine="709"/>
      </w:pPr>
      <w:r>
        <w:rPr>
          <w:lang w:val="ru-RU"/>
        </w:rPr>
        <w:t xml:space="preserve">существенного или неоднократного нарушения Заказчиком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14:paraId="3a3eb520">
      <w:pPr>
        <w:pStyle w:val="LBGovstyle2"/>
        <w:rPr>
          <w:lang w:val="ru-RU"/>
        </w:rPr>
        <w:ind w:left="0" w:firstLine="709"/>
      </w:pPr>
      <w:r>
        <w:rPr>
          <w:lang w:val="ru-RU"/>
        </w:rPr>
        <w:t xml:space="preserve">Подрядчик не вправе отказаться от Договора и потребовать возмещения убытков в случае, когда нарушение Заказчиком своих обязанностей по Договору препятствует исполнению Договора Подрядчиком, а также при наличии обстоятельств, очевидно свидетельствующих, что исполнение указанных обязанностей Заказчиком не будет произведено в установленный срок.</w:t>
      </w:r>
    </w:p>
    <w:p w14:paraId="12b77142">
      <w:pPr>
        <w:pStyle w:val="LBGovstyle2"/>
        <w:rPr>
          <w:lang w:val="ru-RU"/>
        </w:rPr>
        <w:ind w:left="0" w:firstLine="709"/>
      </w:pPr>
      <w:r>
        <w:rPr>
          <w:lang w:val="ru-RU"/>
        </w:rPr>
        <w:t xml:space="preserve">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14:paraId="2280a248">
      <w:pPr>
        <w:pStyle w:val="LBGovstyle3"/>
        <w:rPr>
          <w:lang w:val="ru-RU"/>
        </w:rPr>
        <w:ind w:left="0" w:firstLine="709"/>
      </w:pPr>
      <w:r>
        <w:rPr>
          <w:lang w:val="ru-RU"/>
        </w:rPr>
        <w:t xml:space="preserve">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электронной почты;</w:t>
      </w:r>
    </w:p>
    <w:p w14:paraId="3bde6b90">
      <w:pPr>
        <w:pStyle w:val="LBGovstyle3"/>
        <w:rPr>
          <w:lang w:val="ru-RU"/>
        </w:rPr>
        <w:ind w:left="0" w:firstLine="709"/>
      </w:pPr>
      <w:r>
        <w:rPr>
          <w:lang w:val="ru-RU"/>
        </w:rPr>
        <w:t xml:space="preserve">указание на предмет Договора;</w:t>
      </w:r>
    </w:p>
    <w:p w14:paraId="5ed1511f">
      <w:pPr>
        <w:pStyle w:val="LBGovstyle3"/>
        <w:rPr>
          <w:lang w:val="ru-RU"/>
        </w:rPr>
        <w:ind w:left="0" w:firstLine="709"/>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14:paraId="1f21fbfd">
      <w:pPr>
        <w:pStyle w:val="LBGovstyle2"/>
        <w:rPr>
          <w:lang w:val="ru-RU"/>
        </w:rPr>
        <w:ind w:left="0" w:firstLine="709"/>
      </w:pPr>
      <w:r>
        <w:rPr>
          <w:lang w:val="ru-RU"/>
        </w:rPr>
        <w:t xml:space="preserve">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14:paraId="75ccd7b2">
      <w:pPr>
        <w:pStyle w:val="LBGovstyle2"/>
        <w:rPr>
          <w:lang w:val="ru-RU"/>
        </w:rPr>
        <w:ind w:left="0" w:firstLine="709"/>
      </w:pPr>
      <w:r>
        <w:rPr>
          <w:lang w:val="ru-RU"/>
        </w:rPr>
        <w:t xml:space="preserve">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14:paraId="4e7bd01c">
      <w:pPr>
        <w:pStyle w:val="LBGovstyle2"/>
        <w:rPr>
          <w:lang w:val="ru-RU"/>
        </w:rPr>
        <w:ind w:left="0" w:firstLine="709"/>
      </w:pPr>
      <w:r>
        <w:rPr>
          <w:lang w:val="ru-RU"/>
        </w:rPr>
        <w:t xml:space="preserve">Договор считается расторгнутым с даты получения одной Стороной уведомления другой Стороны об одностороннем отказе от исполнения Договора.</w:t>
      </w:r>
    </w:p>
    <w:p w14:paraId="7eeb932a">
      <w:pPr>
        <w:pStyle w:val="LBGovstyle2"/>
        <w:rPr>
          <w:lang w:val="ru-RU"/>
        </w:rPr>
        <w:ind w:left="0" w:firstLine="709"/>
      </w:pPr>
      <w:r>
        <w:rPr>
          <w:lang w:val="ru-RU"/>
        </w:rPr>
        <w:t xml:space="preserve">В случае, когда направленное Подрядчику уведомление об одностороннем отказе от исполнения Договора вернется к Заказчику с отметкой почтового отделения об отсутствии адресата по адресу, указанному в разделе </w:t>
      </w:r>
      <w:r>
        <w:rPr>
          <w:lang w:val="ru-RU"/>
        </w:rPr>
        <w:fldChar w:fldCharType="begin" w:fldLock="false"/>
        <w:instrText xml:space="preserve">REF "_Ref23253934" \r \h</w:instrText>
        <w:fldChar w:fldCharType="separate"/>
      </w:r>
      <w:r>
        <w:rPr>
          <w:lang w:val="ru-RU"/>
        </w:rPr>
        <w:t>17</w:t>
      </w:r>
      <w:r>
        <w:rPr>
          <w:lang w:val="ru-RU"/>
        </w:rPr>
        <w:fldChar w:fldCharType="end"/>
      </w:r>
      <w:r>
        <w:rPr>
          <w:lang w:val="ru-RU"/>
        </w:rPr>
        <w:t xml:space="preserve"> Договора, или с отметкой «истек срок хранения», то датой расторжения Договора будет считаться дата получения Заказчиком такого уведомления. </w:t>
      </w:r>
    </w:p>
    <w:p w14:paraId="2e79c006">
      <w:pPr>
        <w:pStyle w:val="LBGovstyle2"/>
        <w:rPr>
          <w:lang w:val="ru-RU"/>
        </w:rPr>
        <w:ind w:left="0" w:firstLine="709"/>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Подрядчика.</w:t>
      </w:r>
    </w:p>
    <w:p w14:paraId="0fc87322">
      <w:pPr>
        <w:pStyle w:val="LBGovstyle1"/>
      </w:pPr>
      <w:bookmarkStart w:id="32" w:name="_Ref76939719"/>
      <w:bookmarkEnd w:id="32"/>
      <w:r>
        <w:t xml:space="preserve">Антикоррупционная оговорка</w:t>
      </w:r>
    </w:p>
    <w:p w14:paraId="17f5a7bc">
      <w:pPr>
        <w:pStyle w:val="LBGovstyle2"/>
        <w:rPr>
          <w:lang w:val="ru-RU"/>
        </w:rPr>
        <w:ind w:left="0" w:firstLine="709"/>
      </w:pPr>
      <w:bookmarkStart w:id="33" w:name="_Ref23256633"/>
      <w:bookmarkEnd w:id="33"/>
      <w:r>
        <w:rPr>
          <w:lang w:val="ru-RU"/>
        </w:rPr>
        <w:t xml:space="preserve">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передачу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с иными неправомерными целями. Стороны обязуются соблюдать положения Комплаенс-оговорки, установленные Приложением № 3 к Договору.</w:t>
      </w:r>
    </w:p>
    <w:p w14:paraId="46309c9b">
      <w:pPr>
        <w:pStyle w:val="LBGovstyle2"/>
        <w:rPr>
          <w:lang w:val="ru-RU"/>
        </w:rPr>
        <w:ind w:left="0" w:firstLine="709"/>
      </w:pPr>
      <w:r>
        <w:rPr>
          <w:lang w:val="ru-RU"/>
        </w:rPr>
        <w:t xml:space="preserve">Стороны договорились установить неустойку в виде штрафа в размере </w:t>
      </w:r>
      <w:r>
        <w:rPr>
          <w:lang w:val="ru-RU"/>
        </w:rPr>
        <w:fldChar w:fldCharType="begin" w:fldLock="true"/>
        <w:instrText xml:space="preserve">LBVARIABLE \id "76813" \dateFormat "dd.MM.yyyy" \moneyFormat "0,000.00 (ISpell) I$$$$ .00 F$$" \percentFormat "0,000.########'%'"</w:instrText>
        <w:fldChar w:fldCharType="separate"/>
      </w:r>
      <w:r>
        <w:rPr>
          <w:lang w:val="ru-RU"/>
        </w:rPr>
        <w:t>5%</w:t>
      </w:r>
      <w:r>
        <w:rPr>
          <w:lang w:val="ru-RU"/>
        </w:rPr>
        <w:fldChar w:fldCharType="end"/>
      </w:r>
      <w:r>
        <w:rPr>
          <w:lang w:val="ru-RU"/>
        </w:rPr>
        <w:t xml:space="preserve">   от общей цены Договора, установленной в соответствии с пунктом </w:t>
      </w:r>
      <w:r>
        <w:rPr>
          <w:lang w:val="ru-RU"/>
        </w:rPr>
        <w:fldChar w:fldCharType="begin" w:fldLock="false"/>
        <w:instrText xml:space="preserve">REF "_Ref91146293" \r \h</w:instrText>
        <w:fldChar w:fldCharType="separate"/>
      </w:r>
      <w:r>
        <w:rPr>
          <w:lang w:val="ru-RU"/>
        </w:rPr>
        <w:t>3.1</w:t>
      </w:r>
      <w:r>
        <w:rPr>
          <w:lang w:val="ru-RU"/>
        </w:rPr>
        <w:fldChar w:fldCharType="end"/>
      </w:r>
      <w:r>
        <w:rPr>
          <w:lang w:val="ru-RU"/>
        </w:rPr>
        <w:t xml:space="preserve"> Договора, за каждый случай нарушения положений Комплаенс-оговорки.​​</w:t>
      </w:r>
    </w:p>
    <w:p w14:paraId="51f4c0d2">
      <w:pPr>
        <w:pStyle w:val="LBGovstyle1"/>
      </w:pPr>
      <w:bookmarkStart w:id="34" w:name="_Ref23256876"/>
      <w:r>
        <w:t xml:space="preserve">Прочие положения</w:t>
      </w:r>
      <w:bookmarkEnd w:id="34"/>
    </w:p>
    <w:p w14:paraId="35962250">
      <w:pPr>
        <w:pStyle w:val="LBGovstyle2"/>
        <w:rPr>
          <w:lang w:val="ru-RU"/>
        </w:rPr>
        <w:ind w:left="0" w:firstLine="709"/>
      </w:pPr>
      <w:r>
        <w:rPr>
          <w:lang w:val="ru-RU"/>
        </w:rPr>
        <w:t xml:space="preserve">Во всем, что не предусмотрено Договором, Стороны руководствуются законодательством Российской Федерации.</w:t>
      </w:r>
    </w:p>
    <w:p w14:paraId="5baf31b9">
      <w:pPr>
        <w:pStyle w:val="LBGovstyle2"/>
        <w:rPr>
          <w:lang w:val="ru-RU"/>
        </w:rPr>
        <w:ind w:left="0" w:firstLine="709"/>
      </w:pPr>
      <w:r>
        <w:rPr>
          <w:lang w:val="ru-RU"/>
        </w:rPr>
        <w:t xml:space="preserve">Если одна из Сторон изменит свои почтовые, контактные и (или)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1 (одного) рабочего дня с даты принятия соответствующего решения об этом; в случае изменения банковских реквизитов – в срок, указанный в пункте </w:t>
      </w:r>
      <w:r>
        <w:rPr>
          <w:lang w:val="ru-RU"/>
        </w:rPr>
        <w:fldChar w:fldCharType="begin" w:fldLock="false"/>
        <w:instrText xml:space="preserve">REF "_Ref94833176" \r \h</w:instrText>
        <w:fldChar w:fldCharType="separate"/>
      </w:r>
      <w:r>
        <w:rPr>
          <w:lang w:val="ru-RU"/>
        </w:rPr>
        <w:t>3.4</w:t>
      </w:r>
      <w:r>
        <w:rPr>
          <w:lang w:val="ru-RU"/>
        </w:rPr>
        <w:fldChar w:fldCharType="end"/>
      </w:r>
      <w:r>
        <w:rPr>
          <w:lang w:val="ru-RU"/>
        </w:rPr>
        <w:t xml:space="preserve"> Договора). </w:t>
      </w:r>
    </w:p>
    <w:p w14:paraId="6b137e2a">
      <w:pPr>
        <w:pStyle w:val="LBGovstyle2"/>
        <w:rPr>
          <w:lang w:val="ru-RU"/>
        </w:rPr>
        <w:ind w:left="0" w:firstLine="709"/>
      </w:pPr>
      <w:bookmarkStart w:id="35" w:name="_ref_23030049"/>
      <w:r>
        <w:rPr>
          <w:lang w:val="ru-RU"/>
        </w:rPr>
        <w:t xml:space="preserve">Стороны определили следующий порядок обмена документами и (или) юридически значимыми сообщениями:</w:t>
      </w:r>
      <w:bookmarkEnd w:id="35"/>
    </w:p>
    <w:p w14:paraId="65dc0a0a">
      <w:pPr>
        <w:numPr>
          <w:numId w:val="38"/>
          <w:ilvl w:val="0"/>
        </w:numPr>
        <w:rPr>
          <w:sz w:val="24"/>
        </w:rPr>
        <w:ind w:firstLine="709"/>
        <w:contextualSpacing/>
        <w:tabs>
          <w:tab w:val="left" w:pos="1134"/>
        </w:tabs>
      </w:pPr>
      <w:bookmarkStart w:id="36" w:name="_Ref23256661"/>
      <w:r>
        <w:rPr>
          <w:sz w:val="24"/>
        </w:rPr>
        <w:t xml:space="preserve">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дату его получения, фамилию, имя, отчество (при наличии), должность и подпись лица, получившего данный документ и (или) юридически значимое сообщение;</w:t>
      </w:r>
    </w:p>
    <w:p w14:paraId="457a1a58">
      <w:pPr>
        <w:numPr>
          <w:numId w:val="38"/>
          <w:ilvl w:val="0"/>
        </w:numPr>
        <w:rPr>
          <w:sz w:val="24"/>
        </w:rPr>
        <w:ind w:firstLine="709"/>
        <w:contextualSpacing/>
        <w:tabs>
          <w:tab w:val="left" w:pos="1134"/>
        </w:tabs>
      </w:pPr>
      <w:r>
        <w:rPr>
          <w:sz w:val="24"/>
        </w:rPr>
        <w:t xml:space="preserve">заказным письмом с уведомлением о вручении;</w:t>
      </w:r>
    </w:p>
    <w:p w14:paraId="78516d58">
      <w:pPr>
        <w:numPr>
          <w:numId w:val="38"/>
          <w:ilvl w:val="0"/>
        </w:numPr>
        <w:rPr>
          <w:sz w:val="24"/>
        </w:rPr>
        <w:ind w:firstLine="709"/>
        <w:contextualSpacing/>
        <w:tabs>
          <w:tab w:val="left" w:pos="1134"/>
        </w:tabs>
      </w:pPr>
      <w:r>
        <w:rPr>
          <w:sz w:val="24"/>
        </w:rPr>
        <w:t xml:space="preserve">электронной почтой, с последующим направлением документа и (или) юридически значимого сообщения заказным письмом с уведомлением о вручении;</w:t>
      </w:r>
    </w:p>
    <w:p w14:paraId="66dcbed4">
      <w:pPr>
        <w:numPr>
          <w:numId w:val="38"/>
          <w:ilvl w:val="0"/>
        </w:numPr>
        <w:rPr>
          <w:sz w:val="24"/>
        </w:rPr>
        <w:ind w:firstLine="709"/>
        <w:contextualSpacing/>
        <w:tabs>
          <w:tab w:val="left" w:pos="1134"/>
        </w:tabs>
      </w:pPr>
      <w:r>
        <w:rPr>
          <w:sz w:val="24"/>
        </w:rPr>
        <w:t xml:space="preserve">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14:paraId="3d91c094">
      <w:pPr>
        <w:rPr>
          <w:sz w:val="24"/>
        </w:rPr>
        <w:ind w:firstLine="709"/>
        <w:contextualSpacing/>
        <w:tabs>
          <w:tab w:val="left" w:pos="1260"/>
        </w:tabs>
      </w:pPr>
      <w:r>
        <w:rPr>
          <w:sz w:val="24"/>
        </w:rPr>
        <w:t xml:space="preserve">Авторизированные адреса электронной почты Сторон указаны в разделе </w:t>
      </w:r>
      <w:r>
        <w:rPr>
          <w:sz w:val="24"/>
        </w:rPr>
        <w:fldChar w:fldCharType="begin" w:fldLock="false"/>
        <w:instrText xml:space="preserve">REF "_Ref23253934" \r \h</w:instrText>
        <w:fldChar w:fldCharType="separate"/>
      </w:r>
      <w:r>
        <w:rPr>
          <w:sz w:val="24"/>
        </w:rPr>
        <w:t>17</w:t>
      </w:r>
      <w:r>
        <w:rPr>
          <w:sz w:val="24"/>
        </w:rPr>
        <w:fldChar w:fldCharType="end"/>
      </w:r>
      <w:r>
        <w:rPr>
          <w:sz w:val="24"/>
        </w:rPr>
        <w:t xml:space="preserve"> Договора.</w:t>
      </w:r>
    </w:p>
    <w:p w14:paraId="1b95c762">
      <w:pPr>
        <w:rPr>
          <w:sz w:val="24"/>
        </w:rPr>
        <w:ind w:firstLine="709"/>
        <w:contextualSpacing/>
        <w:tabs>
          <w:tab w:val="left" w:pos="1260"/>
        </w:tabs>
      </w:pPr>
      <w:r>
        <w:rPr>
          <w:sz w:val="24"/>
        </w:rPr>
        <w:t xml:space="preserve">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14:paraId="5c0eb75e">
      <w:pPr>
        <w:rPr>
          <w:sz w:val="24"/>
        </w:rPr>
        <w:ind w:firstLine="709"/>
        <w:contextualSpacing/>
        <w:tabs>
          <w:tab w:val="left" w:pos="1260"/>
        </w:tabs>
      </w:pPr>
      <w:r>
        <w:rPr>
          <w:sz w:val="24"/>
        </w:rPr>
        <w:t xml:space="preserve">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14:paraId="3b9d76e7">
      <w:pPr>
        <w:pStyle w:val="LBGovstyle2"/>
        <w:rPr>
          <w:lang w:val="ru-RU"/>
        </w:rPr>
        <w:ind w:left="0" w:firstLine="709"/>
      </w:pPr>
      <w:bookmarkStart w:id="37" w:name="_Ref39764119"/>
      <w:bookmarkEnd w:id="37"/>
      <w:r>
        <w:rPr>
          <w:lang w:val="ru-RU"/>
        </w:rPr>
        <w:t xml:space="preserve">В соответствии со статьей 431.2 Гражданского кодекса Российской Федерации Подрядчик настоящим дает в отношении себя Заказчику следующие заверения об обстоятельствах на дату заключения Договора:</w:t>
      </w:r>
      <w:bookmarkEnd w:id="36"/>
    </w:p>
    <w:p w14:paraId="22e74905">
      <w:pPr>
        <w:pStyle w:val="LBGovstyle3"/>
        <w:rPr>
          <w:lang w:val="ru-RU"/>
        </w:rPr>
        <w:ind w:left="0" w:firstLine="709"/>
      </w:pPr>
      <w:r>
        <w:rPr>
          <w:lang w:val="ru-RU"/>
        </w:rPr>
        <w:fldChar w:fldCharType="begin" w:fldLock="true"/>
        <w:instrText xml:space="preserve">LBVARIABLE \id "27650" \displaced</w:instrText>
        <w:fldChar w:fldCharType="separate"/>
      </w:r>
      <w:r>
        <w:rPr>
          <w:lang w:val="ru-RU"/>
        </w:rPr>
        <w:t xml:space="preserve">Подрядчик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vertAlign w:val="superscript"/>
          <w:lang w:val="ru-RU"/>
        </w:rPr>
        <w:footnoteReference w:id="10"/>
      </w:r>
      <w:r>
        <w:rPr>
          <w:vertAlign w:val="superscript"/>
          <w:lang w:val="ru-RU"/>
        </w:rPr>
        <w:footnoteReference w:id="11"/>
      </w:r>
      <w:r>
        <w:rPr>
          <w:lang w:val="ru-RU"/>
        </w:rPr>
        <w:t xml:space="preserve">; </w:t>
      </w:r>
      <w:r>
        <w:rPr>
          <w:lang w:val="ru-RU"/>
        </w:rPr>
        <w:fldChar w:fldCharType="end"/>
      </w:r>
    </w:p>
    <w:p w14:paraId="15235b5b">
      <w:pPr>
        <w:pStyle w:val="LBGovstyle3"/>
        <w:rPr>
          <w:lang w:val="ru-RU"/>
        </w:rPr>
        <w:ind w:left="0" w:firstLine="709"/>
      </w:pPr>
      <w:r>
        <w:rPr>
          <w:lang w:val="ru-RU"/>
        </w:rPr>
        <w:fldChar w:fldCharType="begin" w:fldLock="true"/>
        <w:instrText xml:space="preserve">LBVARIABLE \id "27650" \displaced</w:instrText>
        <w:fldChar w:fldCharType="separate"/>
      </w:r>
      <w:r>
        <w:rPr>
          <w:lang w:val="ru-RU"/>
        </w:rPr>
        <w:t xml:space="preserve">Подрядчик обладает полной правоспособностью [полной дееспособностью]</w:t>
      </w:r>
      <w:r>
        <w:rPr>
          <w:vertAlign w:val="superscript"/>
          <w:lang w:val="ru-RU"/>
        </w:rPr>
        <w:t xml:space="preserve"> </w:t>
      </w:r>
      <w:r>
        <w:rPr>
          <w:vertAlign w:val="superscript"/>
          <w:lang w:val="ru-RU"/>
        </w:rPr>
        <w:footnoteReference w:id="12"/>
      </w:r>
      <w:r>
        <w:rPr>
          <w:lang w:val="ru-RU"/>
        </w:rPr>
        <w:t xml:space="preserve">  на заключение Договора, а также на исполнение своих обязательств и осуществление своих прав по Договору или в связи с ним;</w:t>
      </w:r>
      <w:r>
        <w:rPr>
          <w:lang w:val="ru-RU"/>
        </w:rPr>
        <w:fldChar w:fldCharType="end"/>
      </w:r>
    </w:p>
    <w:p w14:paraId="32a4c9f4">
      <w:pPr>
        <w:pStyle w:val="LBGovstyle3"/>
        <w:rPr>
          <w:lang w:val="ru-RU"/>
        </w:rPr>
        <w:ind w:left="0" w:firstLine="709"/>
      </w:pPr>
      <w:r>
        <w:rPr>
          <w:lang w:val="ru-RU"/>
        </w:rPr>
        <w:t xml:space="preserve">Подрядчик не находится в процессе ликвидации или реорганизации и не отвечает признакам банкротства (несостоятельности);</w:t>
      </w:r>
    </w:p>
    <w:p w14:paraId="76e45b52">
      <w:pPr>
        <w:pStyle w:val="LBGovstyle3"/>
        <w:rPr>
          <w:lang w:val="ru-RU"/>
        </w:rPr>
        <w:ind w:left="0" w:firstLine="709"/>
      </w:pPr>
      <w:r>
        <w:rPr>
          <w:lang w:val="ru-RU"/>
        </w:rPr>
        <w:t xml:space="preserve">Договор надлежащим образом заключен Подрядчиком, является для него законным, действительным, юридически обязательным и может быть исполнен в принудительном порядке в отношении него;</w:t>
      </w:r>
    </w:p>
    <w:p w14:paraId="31905625">
      <w:pPr>
        <w:pStyle w:val="LBGovstyle3"/>
        <w:rPr>
          <w:lang w:val="ru-RU"/>
        </w:rPr>
        <w:ind w:left="0" w:firstLine="709"/>
      </w:pPr>
      <w:r>
        <w:rPr>
          <w:lang w:val="ru-RU"/>
        </w:rPr>
        <w:t xml:space="preserve">лица, подписывающие от имени Подрядчика настоящий Договор и любые связанные с ним документы, надлежащим образом уполномочены совершать данные действия от его имени;</w:t>
      </w:r>
    </w:p>
    <w:p w14:paraId="09459ef0">
      <w:pPr>
        <w:pStyle w:val="LBGovstyle3"/>
        <w:rPr>
          <w:lang w:val="ru-RU"/>
        </w:rPr>
        <w:ind w:left="0" w:firstLine="709"/>
      </w:pPr>
      <w:r>
        <w:rPr>
          <w:lang w:val="ru-RU"/>
        </w:rPr>
        <w:t xml:space="preserve">Подрядчик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Подрядчика необходимы для подписания и исполнения настоящего Договора;</w:t>
      </w:r>
    </w:p>
    <w:p w14:paraId="4eef1a54">
      <w:pPr>
        <w:pStyle w:val="LBGovstyle3"/>
        <w:rPr>
          <w:lang w:val="ru-RU"/>
        </w:rPr>
        <w:ind w:left="0" w:firstLine="709"/>
      </w:pPr>
      <w:r>
        <w:rPr>
          <w:lang w:val="ru-RU"/>
        </w:rPr>
        <w:t xml:space="preserve">заключение и исполнение Подрядчиком настоящего Договора не приведет (i) 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Подрядчика; (ii) к нарушению или невыполнению каких-либо договорных обязательств Подрядчика.</w:t>
      </w:r>
    </w:p>
    <w:p w14:paraId="45d1eabf">
      <w:pPr>
        <w:pStyle w:val="LBGovstyle2"/>
        <w:rPr>
          <w:lang w:val="ru-RU"/>
        </w:rPr>
        <w:ind w:left="0" w:firstLine="709"/>
      </w:pPr>
      <w:bookmarkStart w:id="38" w:name="_Ref3581258"/>
      <w:bookmarkEnd w:id="38"/>
      <w:r>
        <w:rPr>
          <w:lang w:val="ru-RU"/>
        </w:rPr>
        <w:t xml:space="preserve">В соответствии со статьей 431.2 Гражданского кодекса Российской Федерации Подрядчик дает Заказчику заверения о следующих обстоятельствах на дату заключения настоящего Договора и на дату подписания Сторонами Акта сдачи-приемки выполненных Работ:</w:t>
      </w:r>
    </w:p>
    <w:p w14:paraId="21278040">
      <w:pPr>
        <w:pStyle w:val="LBGovstyle3"/>
        <w:rPr>
          <w:lang w:val="ru-RU"/>
        </w:rPr>
        <w:ind w:left="0" w:firstLine="709"/>
      </w:pPr>
      <w:r>
        <w:rPr>
          <w:lang w:val="ru-RU"/>
        </w:rPr>
        <w:t xml:space="preserve">Подрядчик обладает всеми необходимыми в соответствии с законодательством Российской Федерации лицензиями, разрешениями, допусками для выполнения Работ;</w:t>
      </w:r>
    </w:p>
    <w:p w14:paraId="036fc915">
      <w:pPr>
        <w:pStyle w:val="LBGovstyle3"/>
        <w:rPr>
          <w:lang w:val="ru-RU"/>
        </w:rPr>
        <w:ind w:left="0" w:firstLine="709"/>
      </w:pPr>
      <w:r>
        <w:rPr>
          <w:lang w:val="ru-RU"/>
        </w:rPr>
        <w:t xml:space="preserve">работники Подрядчика обладают необходимыми в соответствии с законодательством Российской Федерации разрешительными документами на выполнение Работ, а также навыками, опытом и квалификацией для качественного выполнения Работ.</w:t>
      </w:r>
    </w:p>
    <w:p w14:paraId="7281d616">
      <w:pPr>
        <w:pStyle w:val="LBGovstyle2"/>
        <w:rPr>
          <w:lang w:val="ru-RU"/>
        </w:rPr>
        <w:ind w:left="0" w:firstLine="709"/>
      </w:pPr>
      <w:r>
        <w:rPr>
          <w:lang w:val="ru-RU"/>
        </w:rPr>
        <w:t xml:space="preserve">Стороны признают, что данные в настоящем разделе Договора заверения об обстоятельствах имеют существенное значение для Заказчика и для заключения, исполнения или прекращения Договора.</w:t>
      </w:r>
    </w:p>
    <w:p w14:paraId="79fef151">
      <w:pPr>
        <w:pStyle w:val="LBGovstyle2"/>
        <w:rPr>
          <w:lang w:val="ru-RU"/>
        </w:rPr>
        <w:ind w:left="0" w:firstLine="709"/>
      </w:pPr>
      <w:r>
        <w:rPr>
          <w:lang w:val="ru-RU"/>
        </w:rPr>
        <w:t xml:space="preserve">Стороны безусловно соглашаются и подтверждают, что Заказчик, в пользу которого предоставлены заверения об обстоятельствах в соответствии с настоящим разделом Договора, полагается на данные заверения при заключении и исполнении настоящего Договора. </w:t>
      </w:r>
    </w:p>
    <w:p w14:paraId="447c9cd9">
      <w:pPr>
        <w:pStyle w:val="LBGovstyle2"/>
        <w:rPr>
          <w:lang w:val="ru-RU"/>
        </w:rPr>
        <w:ind w:left="0" w:firstLine="709"/>
      </w:pPr>
      <w:r>
        <w:rPr>
          <w:lang w:val="ru-RU"/>
        </w:rPr>
        <w:t xml:space="preserve">В соответствии со статьей 406.1 Гражданского кодекса Российской Федерации Подрядчик обязан возместить имущественные потери Заказчика, возникшие в случае наступления следующих обстоятельств:</w:t>
      </w:r>
    </w:p>
    <w:p w14:paraId="7b9a0460">
      <w:pPr>
        <w:pStyle w:val="LBGovstyle3"/>
        <w:rPr>
          <w:lang w:val="ru-RU"/>
        </w:rPr>
        <w:ind w:left="0" w:firstLine="709"/>
      </w:pPr>
      <w:r>
        <w:rPr>
          <w:lang w:val="ru-RU"/>
        </w:rPr>
        <w:t xml:space="preserve">доначисления налоговым органом при проведении проверки Заказчика после даты заключения Договора каких-либо сумм налогов Заказчику по взаимоотношениям Заказчика и Подрядчика, в том числе в следующих случаях: </w:t>
      </w:r>
    </w:p>
    <w:p w14:paraId="5ea6c505">
      <w:pPr>
        <w:numPr>
          <w:numId w:val="39"/>
          <w:ilvl w:val="1"/>
        </w:numPr>
        <w:rPr>
          <w:sz w:val="24"/>
        </w:rPr>
        <w:ind w:firstLine="709"/>
        <w:contextualSpacing/>
        <w:tabs>
          <w:tab w:val="left" w:pos="1134"/>
        </w:tabs>
      </w:pPr>
      <w:r>
        <w:rPr>
          <w:sz w:val="24"/>
        </w:rPr>
        <w:t xml:space="preserve">в рамках проверки налоговым органом установлено, что обязательства по настоящему Договору не были исполнены Подрядчиком непосредственно или привлеченным им в соответствии с действующим законодательством Российской Федерации третьим лицом;</w:t>
      </w:r>
    </w:p>
    <w:p w14:paraId="3ee12b41">
      <w:pPr>
        <w:numPr>
          <w:numId w:val="39"/>
          <w:ilvl w:val="1"/>
        </w:numPr>
        <w:rPr>
          <w:sz w:val="24"/>
        </w:rPr>
        <w:ind w:firstLine="709"/>
        <w:contextualSpacing/>
        <w:tabs>
          <w:tab w:val="left" w:pos="1134"/>
        </w:tabs>
      </w:pPr>
      <w:r>
        <w:rPr>
          <w:sz w:val="24"/>
        </w:rPr>
        <w:t xml:space="preserve">доначисление соответствующих налогов обосновано неисполнением или ненадлежащим исполнением Подрядчиком обязательств, предусмотренных законодательством Российской Федерации о налогах и сборах;</w:t>
      </w:r>
    </w:p>
    <w:p w14:paraId="5f453fab">
      <w:pPr>
        <w:numPr>
          <w:numId w:val="39"/>
          <w:ilvl w:val="1"/>
        </w:numPr>
        <w:rPr>
          <w:sz w:val="24"/>
        </w:rPr>
        <w:ind w:firstLine="709"/>
        <w:contextualSpacing/>
        <w:tabs>
          <w:tab w:val="left" w:pos="1134"/>
        </w:tabs>
      </w:pPr>
      <w:r>
        <w:rPr>
          <w:sz w:val="24"/>
        </w:rPr>
        <w:t xml:space="preserve">налоговым органом выявлена недостоверная информация в первичных документах и/или счетах-фактурах, подписанных представителями Подрядчика;</w:t>
      </w:r>
    </w:p>
    <w:p w14:paraId="7ea861e7">
      <w:pPr>
        <w:numPr>
          <w:numId w:val="39"/>
          <w:ilvl w:val="1"/>
        </w:numPr>
        <w:rPr>
          <w:sz w:val="24"/>
        </w:rPr>
        <w:ind w:firstLine="709"/>
        <w:contextualSpacing/>
        <w:tabs>
          <w:tab w:val="left" w:pos="1134"/>
        </w:tabs>
      </w:pPr>
      <w:r>
        <w:rPr>
          <w:sz w:val="24"/>
        </w:rPr>
        <w:t xml:space="preserve">представители Подрядчика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14:paraId="1cc0d282">
      <w:pPr>
        <w:numPr>
          <w:numId w:val="39"/>
          <w:ilvl w:val="1"/>
        </w:numPr>
        <w:rPr>
          <w:sz w:val="24"/>
        </w:rPr>
        <w:ind w:firstLine="709"/>
        <w:contextualSpacing/>
        <w:tabs>
          <w:tab w:val="left" w:pos="1134"/>
        </w:tabs>
      </w:pPr>
      <w:r>
        <w:rPr>
          <w:sz w:val="24"/>
        </w:rPr>
        <w:t xml:space="preserve">по иным причинам, связанным с действиями или бездействием Подрядчика, включая привлеченных им к исполнению настоящего Договора третьих лиц или с показателями отчетности Подрядчика. </w:t>
      </w:r>
    </w:p>
    <w:p w14:paraId="2c5874cf">
      <w:pPr>
        <w:rPr>
          <w:sz w:val="24"/>
        </w:rPr>
        <w:ind w:firstLine="709"/>
        <w:contextualSpacing/>
        <w:tabs>
          <w:tab w:val="left" w:pos="1260"/>
        </w:tabs>
      </w:pPr>
      <w:r>
        <w:rPr>
          <w:sz w:val="24"/>
        </w:rPr>
        <w:t xml:space="preserve">В настоящем подпункте размер возмещения имущественных потерь</w:t>
      </w:r>
      <w:r>
        <w:rPr>
          <w:i/>
          <w:sz w:val="24"/>
        </w:rPr>
        <w:t xml:space="preserve"> </w:t>
      </w:r>
      <w:r>
        <w:rPr>
          <w:sz w:val="24"/>
        </w:rPr>
        <w:t xml:space="preserve">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Подрядчиком в течение 10 (десяти) рабочих дней с даты получения от Заказчика соответствующего требования c приложенным решением налогового органа. </w:t>
      </w:r>
    </w:p>
    <w:p w14:paraId="5885e9c9">
      <w:pPr>
        <w:pStyle w:val="LBGovstyle3"/>
        <w:rPr>
          <w:lang w:val="ru-RU"/>
        </w:rPr>
        <w:ind w:left="0" w:firstLine="709"/>
      </w:pPr>
      <w:r>
        <w:rPr>
          <w:lang w:val="ru-RU"/>
        </w:rPr>
        <w:t xml:space="preserve">в иных случаях предъявления Заказчику органами, осуществляющими государственный (муниципальный) контроль (надзор), или иными лицами каких-либо требований, жалоб, претензий, исков или начисление Заказчику каких-либо обязательных к уплате платежей, если они прямо или косвенно вытекают из Договора и связаны с действиями (бездействием) Подрядчика или с его юридическим статусом. </w:t>
      </w:r>
    </w:p>
    <w:p w14:paraId="2466b3e4">
      <w:pPr>
        <w:rPr>
          <w:sz w:val="24"/>
        </w:rPr>
        <w:ind w:firstLine="709"/>
        <w:contextualSpacing/>
        <w:tabs>
          <w:tab w:val="left" w:pos="1260"/>
        </w:tabs>
      </w:pPr>
      <w:r>
        <w:rPr>
          <w:sz w:val="24"/>
        </w:rPr>
        <w:t xml:space="preserve">В настоящем подпункте размер возмещения потерь</w:t>
      </w:r>
      <w:r>
        <w:rPr>
          <w:i/>
          <w:sz w:val="24"/>
        </w:rPr>
        <w:t xml:space="preserve"> </w:t>
      </w:r>
      <w:r>
        <w:rPr>
          <w:sz w:val="24"/>
        </w:rPr>
        <w:t xml:space="preserve">определяется в следующем порядке: вся сумма расходов Заказчика,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Подрядчиком в течение 10 (десяти) рабочих дней с даты получения от Заказчика соответствующего требования.</w:t>
      </w:r>
    </w:p>
    <w:p w14:paraId="130fec93">
      <w:pPr>
        <w:pStyle w:val="LBGovstyle2"/>
        <w:rPr>
          <w:lang w:val="ru-RU"/>
        </w:rPr>
        <w:ind w:left="0" w:firstLine="709"/>
      </w:pPr>
      <w:r>
        <w:rPr>
          <w:lang w:val="ru-RU"/>
        </w:rPr>
        <w:t xml:space="preserve">Стороны обязуются обеспечить конфиденциальность сведений, относящихся к предмету Договора, и ставших им известными в ходе исполнения Договора:</w:t>
      </w:r>
    </w:p>
    <w:p w14:paraId="64f38676">
      <w:pPr>
        <w:pStyle w:val="LBGovstyle3"/>
        <w:rPr>
          <w:lang w:val="ru-RU"/>
        </w:rPr>
        <w:ind w:left="0" w:firstLine="709"/>
      </w:pPr>
      <w:r>
        <w:rPr>
          <w:lang w:val="ru-RU"/>
        </w:rPr>
        <w:t xml:space="preserve">Сторона, получившая в рамках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14:paraId="6d7a4c82">
      <w:pPr>
        <w:pStyle w:val="LBGovstyle3"/>
        <w:rPr>
          <w:lang w:val="ru-RU"/>
        </w:rPr>
        <w:ind w:left="0" w:firstLine="709"/>
      </w:pPr>
      <w:r>
        <w:rPr>
          <w:lang w:val="ru-RU"/>
        </w:rPr>
        <w:t xml:space="preserve">cведения, ставшие известными каждой из Сторон в ходе исполнения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Договора;</w:t>
      </w:r>
    </w:p>
    <w:p w14:paraId="07d609cc">
      <w:pPr>
        <w:pStyle w:val="LBGovstyle3"/>
        <w:rPr>
          <w:lang w:val="ru-RU"/>
        </w:rPr>
        <w:ind w:left="0" w:firstLine="709"/>
      </w:pPr>
      <w:r>
        <w:rPr>
          <w:lang w:val="ru-RU"/>
        </w:rPr>
        <w:t xml:space="preserve">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Договору.</w:t>
      </w:r>
    </w:p>
    <w:p w14:paraId="3942803f">
      <w:pPr>
        <w:pStyle w:val="LBGovstyle2"/>
        <w:rPr>
          <w:lang w:val="ru-RU"/>
        </w:rPr>
        <w:ind w:left="0" w:firstLine="709"/>
      </w:pPr>
      <w:r>
        <w:rPr>
          <w:lang w:val="ru-RU"/>
        </w:rPr>
        <w:t xml:space="preserve">Уступка прав Подрядчика допускается только с согласия Заказчика. Если согласие Заказчика не получено, то это следует считать запретом на уступку прав по Договору.</w:t>
      </w:r>
    </w:p>
    <w:p w14:paraId="473ec003">
      <w:pPr>
        <w:pStyle w:val="LBGovstyle2"/>
        <w:rPr>
          <w:lang w:val="ru-RU"/>
        </w:rPr>
        <w:ind w:left="0" w:firstLine="709"/>
      </w:pPr>
      <w:r>
        <w:rPr>
          <w:lang w:val="ru-RU"/>
        </w:rPr>
        <w:t xml:space="preserve">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Договора. Все полномочия, необходимые для заключения Договора и (или) осуществления в связи с ним действий, получены Сторонами должным образом, в том числе получено согласие третьих лиц, органа юридического лица, государственного и (или) муниципального органа, которое в силу закона и (или) учредительных документов любой из Сторон может быть необходимо для заключения Договора. Лица, подписывающие Договор, уполномочены в полном объеме на представление каждой Стороны.</w:t>
      </w:r>
    </w:p>
    <w:p w14:paraId="4d5905bc">
      <w:pPr>
        <w:pStyle w:val="LBGovstyle2"/>
        <w:rPr>
          <w:lang w:val="ru-RU"/>
        </w:rPr>
        <w:ind w:left="0" w:firstLine="709"/>
      </w:pPr>
      <w:r>
        <w:rPr>
          <w:lang w:val="ru-RU"/>
        </w:rPr>
        <w:t xml:space="preserve">В случае если между положениями Договора и Технического задания есть противоречия, то приоритет имеют положения Договора.</w:t>
      </w:r>
    </w:p>
    <w:p w14:paraId="6b3de48c">
      <w:pPr>
        <w:pStyle w:val="LBGovstyle1"/>
      </w:pPr>
      <w:r>
        <w:t>Приложения</w:t>
      </w:r>
    </w:p>
    <w:p w14:paraId="4075b43d">
      <w:pPr>
        <w:pStyle w:val="LBBodyText2"/>
      </w:pPr>
      <w:r>
        <w:t xml:space="preserve">К Договору прилагаются и являются его неотъемлемой частью:</w:t>
      </w:r>
    </w:p>
    <w:p w14:paraId="7e9058db">
      <w:pPr>
        <w:pStyle w:val="LBBodyText2"/>
        <w:ind w:left="-15"/>
      </w:pPr>
      <w:r>
        <w:t xml:space="preserve">Приложение № 1. Техническое задание.</w:t>
      </w:r>
    </w:p>
    <w:p w14:paraId="02adbb74">
      <w:pPr>
        <w:rPr>
          <w:sz w:val="24"/>
        </w:rPr>
        <w:tabs>
          <w:tab w:val="left" w:pos="284"/>
          <w:tab w:val="left" w:pos="1134"/>
        </w:tabs>
      </w:pPr>
      <w:r>
        <w:rPr>
          <w:sz w:val="24"/>
        </w:rPr>
        <w:t xml:space="preserve">Приложение № 1.1. Форма дефектной ведомости.</w:t>
      </w:r>
    </w:p>
    <w:p w14:paraId="5dfd0836">
      <w:pPr>
        <w:pStyle w:val="LBBodyText2"/>
        <w:ind w:left="0"/>
      </w:pPr>
      <w:r>
        <w:t xml:space="preserve">Приложение № 2. Форма Акта о выявленных недостатках результата Работ.</w:t>
      </w:r>
    </w:p>
    <w:p w14:paraId="4f30ecdd">
      <w:pPr>
        <w:rPr>
          <w:sz w:val="24"/>
        </w:rPr>
        <w:tabs>
          <w:tab w:val="left" w:pos="284"/>
          <w:tab w:val="left" w:pos="1134"/>
        </w:tabs>
      </w:pPr>
      <w:r>
        <w:rPr>
          <w:sz w:val="24"/>
        </w:rPr>
        <w:t xml:space="preserve">Приложение № 3. Комплаенс-оговорка.</w:t>
      </w:r>
    </w:p>
    <w:p w14:paraId="2fb544b8">
      <w:pPr>
        <w:pStyle w:val="LBBodyText2"/>
        <w:ind w:left="0"/>
      </w:pPr>
      <w:r>
        <w:t>​​</w:t>
      </w:r>
    </w:p>
    <w:p w14:paraId="581a03d6">
      <w:pPr>
        <w:pStyle w:val="LBBodyText2"/>
        <w:ind w:left="0"/>
      </w:pPr>
      <w:r>
        <w:fldChar w:fldCharType="begin" w:fldLock="true"/>
        <w:instrText xml:space="preserve">LBVARIABLE \id "30185" \displaced</w:instrText>
        <w:fldChar w:fldCharType="separate"/>
      </w:r>
      <w:r>
        <w:t xml:space="preserve">Приложение № </w:t>
      </w:r>
      <w:r>
        <w:fldChar w:fldCharType="begin" w:fldLock="true"/>
        <w:instrText xml:space="preserve">LBVARIABLE \id "76630" \dateFormat "dd.MM.yyyy" \moneyFormat "0,000.00 (ISpell) I$$$$ .00 F$$"</w:instrText>
        <w:fldChar w:fldCharType="separate"/>
      </w:r>
      <w:r>
        <w:t>4</w:t>
      </w:r>
      <w:r>
        <w:fldChar w:fldCharType="end"/>
      </w:r>
      <w:r>
        <w:t xml:space="preserve">. Документы и сведения, предоставляемые Подрядчиком – иностранным физическим лицом, иностранным юридическим лицом, иностранной организацией, не являющейся юридическим лицом по иностранному праву.</w:t>
      </w:r>
      <w:r>
        <w:fldChar w:fldCharType="end"/>
      </w:r>
      <w:r>
        <w:t>​​</w:t>
      </w:r>
    </w:p>
    <w:p w14:paraId="7911fd09">
      <w:pPr>
        <w:pStyle w:val="LBGovstyle1"/>
      </w:pPr>
      <w:bookmarkStart w:id="39" w:name="_Ref23253934"/>
      <w:bookmarkEnd w:id="20"/>
      <w:r>
        <w:t xml:space="preserve">Адреса и банковские реквизиты Сторон</w:t>
      </w:r>
      <w:bookmarkEnd w:id="39"/>
    </w:p>
    <w:tbl>
      <w:tblPr>
        <w:tblStyle w:val="a3"/>
        <w:tblW w:w="9356" w:type="dxa"/>
        <w:tblLayout w:type="fixed"/>
      </w:tblPr>
      <w:tblGrid>
        <w:gridCol w:w="4678"/>
        <w:gridCol w:w="4678"/>
      </w:tblGrid>
      <w:tr>
        <w:tc>
          <w:tcPr>
            <w:tcW w:w="4678" w:type="dxa"/>
          </w:tcPr>
          <w:p w14:paraId="4225295f">
            <w:pPr>
              <w:pStyle w:val="LBBodyText1"/>
              <w:rPr>
                <w:b/>
              </w:rPr>
              <w:jc w:val="left"/>
            </w:pPr>
            <w:r>
              <w:rPr>
                <w:b/>
              </w:rPr>
              <w:t>ПОДРЯДЧИК:</w:t>
            </w:r>
          </w:p>
        </w:tc>
        <w:tc>
          <w:tcPr>
            <w:tcW w:w="4678" w:type="dxa"/>
          </w:tcPr>
          <w:p w14:paraId="26b0f8f4">
            <w:pPr>
              <w:pStyle w:val="LBBodyText1"/>
              <w:rPr>
                <w:b/>
              </w:rPr>
              <w:jc w:val="left"/>
            </w:pPr>
            <w:r>
              <w:rPr>
                <w:b/>
              </w:rPr>
              <w:t>ЗАКАЗЧИК:</w:t>
            </w:r>
          </w:p>
        </w:tc>
      </w:tr>
      <w:tr>
        <w:tc>
          <w:tcPr>
            <w:tcW w:w="4678" w:type="dxa"/>
          </w:tcPr>
          <w:p w14:paraId="61b41c09">
            <w:pPr>
              <w:pStyle w:val="LBBodyText1"/>
              <w:spacing w:before="120" w:after="120"/>
            </w:pPr>
            <w:r>
              <w:fldChar w:fldCharType="begin" w:fldLock="true"/>
              <w:instrText xml:space="preserve">LBVARIABLE \id "27650"</w:instrText>
              <w:fldChar w:fldCharType="separate"/>
            </w:r>
            <w:r>
              <w:t xml:space="preserve">[Полное наименование/ФИО подрядчикаа]</w:t>
            </w:r>
            <w:r>
              <w:rPr>
                <w:b/>
              </w:rPr>
              <w:fldChar w:fldCharType="end"/>
            </w:r>
          </w:p>
        </w:tc>
        <w:tc>
          <w:tcPr>
            <w:tcW w:w="4678" w:type="dxa"/>
            <w:shd w:fill="auto"/>
          </w:tcPr>
          <w:p w14:paraId="55a46df1">
            <w:pPr>
              <w:pStyle w:val="LBBodyText1"/>
              <w:rPr>
                <w:b/>
              </w:rPr>
              <w:jc w:val="left"/>
              <w:spacing w:before="120" w:after="120"/>
            </w:pPr>
            <w:r>
              <w:rPr>
                <w:b/>
              </w:rPr>
              <w:t xml:space="preserve">Акционерное общество «Почта России»</w:t>
            </w:r>
          </w:p>
        </w:tc>
      </w:tr>
      <w:tr>
        <w:tc>
          <w:tcPr>
            <w:tcW w:w="4678" w:type="dxa"/>
          </w:tcPr>
          <w:p w14:paraId="3a74cc36">
            <w:pPr>
              <w:pStyle w:val="LBBodyText1"/>
            </w:pPr>
            <w:r>
              <w:t xml:space="preserve"> </w:t>
            </w:r>
          </w:p>
        </w:tc>
        <w:tc>
          <w:tcPr>
            <w:tcW w:w="4678" w:type="dxa"/>
          </w:tcPr>
          <w:p w14:paraId="2dcaff4c">
            <w:pPr>
              <w:pStyle w:val="LBBodyText1"/>
            </w:pPr>
            <w:r>
              <w:t xml:space="preserve">Адрес местонахождения: 125252 г. Москва, вн.тер.г. муниципальный округ Хорошевский, ул. 3-я Песчаная, д. 2а</w:t>
            </w:r>
          </w:p>
        </w:tc>
      </w:tr>
      <w:tr>
        <w:tc>
          <w:tcPr>
            <w:tcW w:w="4678" w:type="dxa"/>
          </w:tcPr>
          <w:p w14:paraId="1c805167">
            <w:pPr>
              <w:pStyle w:val="LBBodyText1"/>
            </w:pPr>
            <w:r>
              <w:t xml:space="preserve"> </w:t>
            </w:r>
          </w:p>
        </w:tc>
        <w:tc>
          <w:tcPr>
            <w:tcW w:w="4678" w:type="dxa"/>
          </w:tcPr>
          <w:p w14:paraId="01bfb091">
            <w:pPr>
              <w:pStyle w:val="LBBodyText1"/>
            </w:pPr>
            <w:r>
              <w:t xml:space="preserve">Почтовый адрес: </w:t>
            </w:r>
            <w:r>
              <w:fldChar w:fldCharType="begin" w:fldLock="true"/>
              <w:instrText xml:space="preserve">LBVARIABLE \id "75051"</w:instrText>
              <w:fldChar w:fldCharType="separate"/>
            </w:r>
            <w:r>
              <w:t xml:space="preserve">125252, г Москва, ул 3-я Песчаная</w:t>
            </w:r>
            <w:r>
              <w:fldChar w:fldCharType="end"/>
            </w:r>
          </w:p>
        </w:tc>
      </w:tr>
      <w:tr>
        <w:tc>
          <w:tcPr>
            <w:tcW w:w="4678" w:type="dxa"/>
          </w:tcPr>
          <w:p w14:paraId="473ff102">
            <w:pPr>
              <w:pStyle w:val="LBBodyText1"/>
            </w:pPr>
            <w:r>
              <w:fldChar w:fldCharType="begin" w:fldLock="true"/>
              <w:instrText xml:space="preserve">LBVARIABLE \id "27650"</w:instrText>
              <w:fldChar w:fldCharType="separate"/>
            </w:r>
            <w:r>
              <w:t xml:space="preserve">[ОГРН/ОГРНИП подрядчика]</w:t>
            </w:r>
            <w:r>
              <w:fldChar w:fldCharType="end"/>
            </w:r>
          </w:p>
        </w:tc>
        <w:tc>
          <w:tcPr>
            <w:tcW w:w="4678" w:type="dxa"/>
          </w:tcPr>
          <w:p w14:paraId="7b0da27b">
            <w:pPr>
              <w:pStyle w:val="LBBodyText1"/>
              <w:jc w:val="left"/>
            </w:pPr>
            <w:r>
              <w:t xml:space="preserve">ОГРН 1197746000000</w:t>
            </w:r>
          </w:p>
        </w:tc>
      </w:tr>
      <w:tr>
        <w:tc>
          <w:tcPr>
            <w:tcW w:w="4678" w:type="dxa"/>
          </w:tcPr>
          <w:p w14:paraId="28a147cd">
            <w:pPr>
              <w:pStyle w:val="LBBodyText1"/>
            </w:pPr>
            <w:r>
              <w:fldChar w:fldCharType="begin" w:fldLock="true"/>
              <w:instrText xml:space="preserve">LBVARIABLE \id "27650"</w:instrText>
              <w:fldChar w:fldCharType="separate"/>
            </w:r>
            <w:r>
              <w:t xml:space="preserve">[ИНН/регистрационный номер подрядчика]</w:t>
            </w:r>
            <w:r>
              <w:fldChar w:fldCharType="end"/>
            </w:r>
          </w:p>
        </w:tc>
        <w:tc>
          <w:tcPr>
            <w:tcW w:w="4678" w:type="dxa"/>
          </w:tcPr>
          <w:p w14:paraId="4e4c56f1">
            <w:pPr>
              <w:pStyle w:val="LBBodyText1"/>
              <w:jc w:val="left"/>
            </w:pPr>
            <w:r>
              <w:t xml:space="preserve">ИНН 7724490000</w:t>
            </w:r>
          </w:p>
        </w:tc>
      </w:tr>
      <w:tr>
        <w:tc>
          <w:tcPr>
            <w:tcW w:w="4678" w:type="dxa"/>
          </w:tcPr>
          <w:p w14:paraId="41fcb7fb">
            <w:pPr>
              <w:pStyle w:val="LBBodyText1"/>
              <w:jc w:val="left"/>
            </w:pPr>
            <w:r>
              <w:fldChar w:fldCharType="begin" w:fldLock="true"/>
              <w:instrText xml:space="preserve">LBVARIABLE \id "27650"</w:instrText>
              <w:fldChar w:fldCharType="separate"/>
            </w:r>
            <w:r>
              <w:t>[КПП]</w:t>
            </w:r>
            <w:r>
              <w:fldChar w:fldCharType="end"/>
            </w:r>
          </w:p>
        </w:tc>
        <w:tc>
          <w:tcPr>
            <w:tcW w:w="4678" w:type="dxa"/>
          </w:tcPr>
          <w:p w14:paraId="172aecee">
            <w:pPr>
              <w:pStyle w:val="LBBodyText1"/>
              <w:jc w:val="left"/>
            </w:pPr>
            <w:r>
              <w:t xml:space="preserve">КПП 997650001</w:t>
            </w:r>
          </w:p>
        </w:tc>
      </w:tr>
      <w:tr>
        <w:tc>
          <w:tcPr>
            <w:tcW w:w="4678" w:type="dxa"/>
          </w:tcPr>
          <w:p w14:paraId="2100e106">
            <w:pPr>
              <w:pStyle w:val="LBBodyText1"/>
            </w:pPr>
          </w:p>
        </w:tc>
        <w:tc>
          <w:tcPr>
            <w:tcW w:w="4678" w:type="dxa"/>
          </w:tcPr>
          <w:p w14:paraId="39c557ee">
            <w:pPr>
              <w:pStyle w:val="LBBodyText1"/>
              <w:rPr>
                <w:sz w:val="26"/>
              </w:rPr>
              <w:jc w:val="left"/>
            </w:pPr>
            <w:r>
              <w:t xml:space="preserve">Тел. +7 (495) 956-20-67</w:t>
            </w:r>
          </w:p>
        </w:tc>
      </w:tr>
      <w:tr>
        <w:tc>
          <w:tcPr>
            <w:tcW w:w="4678" w:type="dxa"/>
          </w:tcPr>
          <w:p w14:paraId="24c4a6ec">
            <w:pPr>
              <w:pStyle w:val="LBBodyText1"/>
            </w:pPr>
          </w:p>
        </w:tc>
        <w:tc>
          <w:tcPr>
            <w:tcW w:w="4678" w:type="dxa"/>
          </w:tcPr>
          <w:p w14:paraId="27448055">
            <w:pPr>
              <w:pStyle w:val="LBBodyText1"/>
              <w:rPr>
                <w:lang w:val="en-US"/>
              </w:rPr>
              <w:jc w:val="left"/>
            </w:pPr>
            <w:r>
              <w:rPr>
                <w:lang w:val="en-US"/>
              </w:rPr>
              <w:t xml:space="preserve">E-mail: office@russianpost.ru</w:t>
            </w:r>
          </w:p>
        </w:tc>
      </w:tr>
      <w:tr>
        <w:tc>
          <w:tcPr>
            <w:tcW w:w="4678" w:type="dxa"/>
          </w:tcPr>
          <w:p w14:paraId="21aafff3">
            <w:pPr>
              <w:pStyle w:val="LBBodyText1"/>
            </w:pPr>
            <w:r>
              <w:fldChar w:fldCharType="begin" w:fldLock="true"/>
              <w:instrText xml:space="preserve">LBVARIABLE \id "27650"</w:instrText>
              <w:fldChar w:fldCharType="separate"/>
            </w:r>
            <w:r>
              <w:t xml:space="preserve">Банковские реквизиты:</w:t>
            </w:r>
            <w:r>
              <w:fldChar w:fldCharType="end"/>
            </w:r>
          </w:p>
        </w:tc>
        <w:tc>
          <w:tcPr>
            <w:tcW w:w="4678" w:type="dxa"/>
          </w:tcPr>
          <w:p w14:paraId="3829c147">
            <w:pPr>
              <w:pStyle w:val="LBBodyText1"/>
              <w:jc w:val="left"/>
            </w:pPr>
            <w:r>
              <w:t xml:space="preserve"> </w:t>
            </w:r>
          </w:p>
        </w:tc>
      </w:tr>
      <w:tr>
        <w:tc>
          <w:tcPr>
            <w:tcW w:w="4678" w:type="dxa"/>
          </w:tcPr>
          <w:p w14:paraId="0fbdf8cb">
            <w:pPr>
              <w:pStyle w:val="LBBodyText1"/>
              <w:jc w:val="left"/>
            </w:pPr>
            <w:r>
              <w:t xml:space="preserve"> </w:t>
            </w:r>
          </w:p>
        </w:tc>
        <w:tc>
          <w:tcPr>
            <w:tcW w:w="4678" w:type="dxa"/>
          </w:tcPr>
          <w:p w14:paraId="05fe36da">
            <w:pPr>
              <w:pStyle w:val="LBBodyText1"/>
              <w:jc w:val="left"/>
            </w:pPr>
            <w:r>
              <w:t xml:space="preserve"> </w:t>
            </w:r>
          </w:p>
        </w:tc>
      </w:tr>
      <w:tr>
        <w:tc>
          <w:tcPr>
            <w:tcW w:w="4678" w:type="dxa"/>
          </w:tcPr>
          <w:p w14:paraId="6259ec2c">
            <w:pPr>
              <w:pStyle w:val="LBBodyText1"/>
            </w:pPr>
            <w:r>
              <w:t xml:space="preserve"> </w:t>
            </w:r>
          </w:p>
        </w:tc>
        <w:tc>
          <w:tcPr>
            <w:tcW w:w="4678" w:type="dxa"/>
          </w:tcPr>
          <w:p w14:paraId="2ec646b3">
            <w:pPr>
              <w:pStyle w:val="LBBodyText1"/>
              <w:jc w:val="left"/>
            </w:pPr>
            <w:r>
              <w:t xml:space="preserve"> </w:t>
            </w:r>
          </w:p>
        </w:tc>
      </w:tr>
      <w:tr>
        <w:tc>
          <w:tcPr>
            <w:tcW w:w="4678" w:type="dxa"/>
          </w:tcPr>
          <w:p w14:paraId="3201a23e">
            <w:pPr>
              <w:pStyle w:val="LBBodyText1"/>
            </w:pPr>
            <w:r>
              <w:t xml:space="preserve"> </w:t>
            </w:r>
          </w:p>
          <w:p w14:paraId="03b9fc0b">
            <w:pPr>
              <w:pStyle w:val="LBBodyText1"/>
              <w:jc w:val="left"/>
            </w:pPr>
            <w:r>
              <w:t xml:space="preserve"> </w:t>
            </w:r>
          </w:p>
        </w:tc>
        <w:tc>
          <w:tcPr>
            <w:tcW w:w="4678" w:type="dxa"/>
          </w:tcPr>
          <w:p w14:paraId="1106eb78">
            <w:pPr>
              <w:pStyle w:val="LBBodyText1"/>
              <w:jc w:val="left"/>
            </w:pPr>
            <w:r>
              <w:t xml:space="preserve"> </w:t>
            </w:r>
          </w:p>
        </w:tc>
      </w:tr>
      <w:tr>
        <w:tc>
          <w:tcPr>
            <w:tcW w:w="4678" w:type="dxa"/>
          </w:tcPr>
          <w:p w14:paraId="53f12521">
            <w:pPr>
              <w:pStyle w:val="LBBodyText1"/>
            </w:pPr>
            <w:r>
              <w:t xml:space="preserve"> </w:t>
            </w:r>
          </w:p>
        </w:tc>
        <w:tc>
          <w:tcPr>
            <w:tcW w:w="4678" w:type="dxa"/>
          </w:tcPr>
          <w:p w14:paraId="652a4f2f">
            <w:pPr>
              <w:pStyle w:val="LBBodyText1"/>
              <w:jc w:val="left"/>
            </w:pPr>
            <w:r>
              <w:t xml:space="preserve"> </w:t>
            </w:r>
          </w:p>
        </w:tc>
      </w:tr>
      <w:tr>
        <w:tc>
          <w:tcPr>
            <w:tcW w:w="4678" w:type="dxa"/>
          </w:tcPr>
          <w:p w14:paraId="02762a8b">
            <w:pPr>
              <w:pStyle w:val="LBBodyText1"/>
            </w:pPr>
            <w:r>
              <w:t xml:space="preserve"> </w:t>
            </w:r>
          </w:p>
        </w:tc>
      </w:tr>
      <w:tr>
        <w:tc>
          <w:tcPr>
            <w:tcW w:w="4678" w:type="dxa"/>
          </w:tcPr>
          <w:p w14:paraId="00181459">
            <w:pPr>
              <w:pStyle w:val="LBBodyText1"/>
              <w:jc w:val="left"/>
            </w:pPr>
            <w:r>
              <w:t xml:space="preserve"> </w:t>
            </w:r>
          </w:p>
        </w:tc>
      </w:tr>
      <w:tr>
        <w:tc>
          <w:tcPr>
            <w:tcW w:w="4678" w:type="dxa"/>
          </w:tcPr>
          <w:p w14:paraId="2ad6f028">
            <w:pPr>
              <w:pStyle w:val="LBBodyText1"/>
            </w:pPr>
            <w:r>
              <w:t xml:space="preserve"> </w:t>
            </w:r>
          </w:p>
        </w:tc>
      </w:tr>
      <w:tr>
        <w:tc>
          <w:tcPr>
            <w:tcW w:w="4678" w:type="dxa"/>
          </w:tcPr>
          <w:p w14:paraId="792735bf">
            <w:pPr>
              <w:pStyle w:val="LBBodyText1"/>
            </w:pPr>
            <w:r>
              <w:fldChar w:fldCharType="begin" w:fldLock="true"/>
              <w:instrText xml:space="preserve">LBVARIABLE \id "27650" \displaced</w:instrText>
              <w:fldChar w:fldCharType="separate"/>
            </w:r>
            <w:r>
              <w:t xml:space="preserve">[Документ, удостоверяющий личность]</w:t>
            </w:r>
            <w:r>
              <w:fldChar w:fldCharType="end"/>
            </w:r>
            <w:r>
              <w:t xml:space="preserve"> </w:t>
            </w:r>
          </w:p>
        </w:tc>
        <w:tc>
          <w:tcPr>
            <w:tcW w:w="4678" w:type="dxa"/>
          </w:tcPr>
          <w:p w14:paraId="7045c84f">
            <w:pPr>
              <w:pStyle w:val="LBBodyText1"/>
              <w:jc w:val="left"/>
            </w:pPr>
            <w:r>
              <w:fldChar w:fldCharType="begin" w:fldLock="true"/>
              <w:instrText xml:space="preserve">LBVARIABLE \id "27650" \displaced</w:instrText>
              <w:fldChar w:fldCharType="separate"/>
            </w:r>
            <w:r>
              <w:t xml:space="preserve"> </w:t>
            </w:r>
            <w:r>
              <w:fldChar w:fldCharType="end"/>
            </w:r>
          </w:p>
        </w:tc>
      </w:tr>
      <w:tr>
        <w:tc>
          <w:tcPr>
            <w:tcW w:w="4678" w:type="dxa"/>
          </w:tcPr>
          <w:p w14:paraId="060f39cf">
            <w:pPr>
              <w:pStyle w:val="LBBodyText1"/>
              <w:jc w:val="left"/>
            </w:pPr>
            <w:r>
              <w:t xml:space="preserve"> </w:t>
            </w:r>
          </w:p>
        </w:tc>
      </w:tr>
      <w:tr>
        <w:tc>
          <w:tcPr>
            <w:tcW w:w="4678" w:type="dxa"/>
          </w:tcPr>
          <w:p w14:paraId="74578f38">
            <w:pPr>
              <w:pStyle w:val="LBBodyText1"/>
            </w:pPr>
            <w:r>
              <w:t xml:space="preserve"> ​​</w:t>
            </w:r>
          </w:p>
        </w:tc>
      </w:tr>
      <w:tr>
        <w:tc>
          <w:tcPr>
            <w:tcW w:w="4678" w:type="dxa"/>
          </w:tcPr>
          <w:p w14:paraId="35972ed6">
            <w:pPr>
              <w:pStyle w:val="LBBodyText1"/>
            </w:pPr>
            <w:r>
              <w:t xml:space="preserve"> ​​</w:t>
            </w:r>
          </w:p>
        </w:tc>
      </w:tr>
      <w:tr>
        <w:tc>
          <w:tcPr>
            <w:tcW w:w="4678" w:type="dxa"/>
          </w:tcPr>
          <w:p w14:paraId="0b54bd55">
            <w:pPr>
              <w:pStyle w:val="LBBodyText1"/>
              <w:jc w:val="left"/>
            </w:pPr>
            <w:r>
              <w:fldChar w:fldCharType="begin" w:fldLock="true"/>
              <w:instrText xml:space="preserve">LBVARIABLE \id "27650" \displaced</w:instrText>
              <w:fldChar w:fldCharType="separate"/>
            </w:r>
            <w:r>
              <w:t>[СНИЛС]</w:t>
            </w:r>
            <w:r>
              <w:fldChar w:fldCharType="end"/>
            </w:r>
            <w:r>
              <w:t xml:space="preserve"> </w:t>
            </w:r>
          </w:p>
        </w:tc>
        <w:tc>
          <w:tcPr>
            <w:tcW w:w="4678" w:type="dxa"/>
          </w:tcPr>
          <w:p w14:paraId="4cf0215f">
            <w:pPr>
              <w:pStyle w:val="LBBodyText1"/>
              <w:jc w:val="left"/>
            </w:pPr>
            <w:r>
              <w:fldChar w:fldCharType="begin" w:fldLock="true"/>
              <w:instrText xml:space="preserve">LBVARIABLE \id "27650" \displaced</w:instrText>
              <w:fldChar w:fldCharType="separate"/>
            </w:r>
            <w:r>
              <w:t xml:space="preserve"> </w:t>
            </w:r>
            <w:r>
              <w:fldChar w:fldCharType="end"/>
            </w:r>
          </w:p>
        </w:tc>
      </w:tr>
      <w:tr>
        <w:tc>
          <w:tcPr>
            <w:tcW w:w="4678" w:type="dxa"/>
          </w:tcPr>
          <w:p w14:paraId="4a63e6a0">
            <w:pPr>
              <w:pStyle w:val="LBBodyText1"/>
            </w:pPr>
            <w:r>
              <w:t xml:space="preserve"> </w:t>
            </w:r>
          </w:p>
        </w:tc>
      </w:tr>
      <w:tr>
        <w:tc>
          <w:tcPr>
            <w:tcW w:w="4678" w:type="dxa"/>
          </w:tcPr>
          <w:p w14:paraId="03da3965">
            <w:pPr>
              <w:pStyle w:val="LBBodyText1"/>
              <w:rPr>
                <w:b/>
              </w:rPr>
              <w:jc w:val="left"/>
              <w:spacing w:before="120"/>
            </w:pPr>
            <w:r>
              <w:t xml:space="preserve"> </w:t>
            </w:r>
          </w:p>
        </w:tc>
        <w:tc>
          <w:tcPr>
            <w:tcW w:w="4678" w:type="dxa"/>
          </w:tcPr>
          <w:p w14:paraId="65d88266">
            <w:pPr>
              <w:pStyle w:val="LBBodyText1"/>
              <w:rPr>
                <w:b/>
              </w:rPr>
              <w:jc w:val="left"/>
              <w:spacing w:before="120"/>
            </w:pPr>
            <w:r>
              <w:rPr>
                <w:b/>
              </w:rPr>
              <w:fldChar w:fldCharType="begin" w:fldLock="true"/>
              <w:instrText xml:space="preserve">LBVARIABLE \id "32904" \displaced</w:instrText>
              <w:fldChar w:fldCharType="separate"/>
            </w:r>
            <w:r>
              <w:rPr>
                <w:b/>
              </w:rPr>
              <w:t xml:space="preserve">Со стороны Заказчика:</w:t>
            </w:r>
            <w:r>
              <w:rPr>
                <w:b/>
              </w:rPr>
              <w:fldChar w:fldCharType="end"/>
            </w:r>
            <w:r>
              <w:t xml:space="preserve"> </w:t>
            </w:r>
          </w:p>
        </w:tc>
      </w:tr>
      <w:tr>
        <w:tc>
          <w:tcPr>
            <w:tcW w:w="4678" w:type="dxa"/>
          </w:tcPr>
          <w:p w14:paraId="717f2b6d">
            <w:pPr>
              <w:pStyle w:val="LBBodyText1"/>
              <w:spacing w:before="120"/>
            </w:pPr>
            <w:r>
              <w:t xml:space="preserve"> </w:t>
            </w:r>
          </w:p>
        </w:tc>
        <w:tc>
          <w:tcPr>
            <w:tcW w:w="4678" w:type="dxa"/>
          </w:tcPr>
          <w:p w14:paraId="36b1e3b8">
            <w:pPr>
              <w:pStyle w:val="LBBodyText1"/>
              <w:jc w:val="left"/>
              <w:spacing w:before="120"/>
            </w:pPr>
            <w:r>
              <w:fldChar w:fldCharType="begin" w:fldLock="true"/>
              <w:instrText xml:space="preserve">LBVARIABLE \id "32904" \displaced</w:instrText>
              <w:fldChar w:fldCharType="separate"/>
            </w:r>
            <w:r>
              <w:t xml:space="preserve">Филиал: </w:t>
            </w:r>
            <w:r>
              <w:fldChar w:fldCharType="begin" w:fldLock="true"/>
              <w:instrText xml:space="preserve">LBVARIABLE \id "64347"</w:instrText>
              <w:fldChar w:fldCharType="separate"/>
            </w:r>
            <w:r>
              <w:t xml:space="preserve">УФПС СВЕРДЛОВСКОЙ ОБЛАСТИ</w:t>
            </w:r>
            <w:r>
              <w:fldChar w:fldCharType="end"/>
            </w:r>
            <w:r>
              <w:fldChar w:fldCharType="end"/>
            </w:r>
            <w:r>
              <w:t xml:space="preserve"> </w:t>
            </w:r>
          </w:p>
        </w:tc>
      </w:tr>
      <w:tr>
        <w:tc>
          <w:tcPr>
            <w:tcW w:w="4678" w:type="dxa"/>
          </w:tcPr>
          <w:p w14:paraId="1888aba2">
            <w:pPr>
              <w:pStyle w:val="LBBodyText1"/>
            </w:pPr>
            <w:r>
              <w:t xml:space="preserve"> </w:t>
            </w:r>
          </w:p>
        </w:tc>
        <w:tc>
          <w:tcPr>
            <w:tcW w:w="4678" w:type="dxa"/>
          </w:tcPr>
          <w:p w14:paraId="4e2d2743">
            <w:pPr>
              <w:pStyle w:val="LBBodyText1"/>
              <w:jc w:val="left"/>
            </w:pPr>
            <w:r>
              <w:fldChar w:fldCharType="begin" w:fldLock="true"/>
              <w:instrText xml:space="preserve">LBVARIABLE \id "32904" \displaced</w:instrText>
              <w:fldChar w:fldCharType="separate"/>
            </w:r>
            <w:r>
              <w:t xml:space="preserve">Адрес местонахождения филиала: </w:t>
            </w:r>
            <w:r>
              <w:fldChar w:fldCharType="begin" w:fldLock="true"/>
              <w:instrText xml:space="preserve">LBVARIABLE \id "75062"</w:instrText>
              <w:fldChar w:fldCharType="separate"/>
            </w:r>
            <w:r>
              <w:t xml:space="preserve">620700, РОССИЯ, СВЕРДЛОВСКАЯ ОБЛ, ЕКАТЕРИНБУРГ Г, ЛЕНИНА ПР-КТ, СТРОЕНИЕ 39</w:t>
            </w:r>
            <w:r>
              <w:fldChar w:fldCharType="end"/>
            </w:r>
            <w:r>
              <w:fldChar w:fldCharType="end"/>
            </w:r>
            <w:r>
              <w:t xml:space="preserve"> </w:t>
            </w:r>
          </w:p>
        </w:tc>
      </w:tr>
      <w:tr>
        <w:tc>
          <w:tcPr>
            <w:tcW w:w="4678" w:type="dxa"/>
          </w:tcPr>
          <w:p w14:paraId="2bc5637e">
            <w:pPr>
              <w:pStyle w:val="LBBodyText1"/>
            </w:pPr>
            <w:r>
              <w:t xml:space="preserve"> </w:t>
            </w:r>
          </w:p>
        </w:tc>
        <w:tc>
          <w:tcPr>
            <w:tcW w:w="4678" w:type="dxa"/>
          </w:tcPr>
          <w:p w14:paraId="4e869ff4">
            <w:pPr>
              <w:pStyle w:val="LBBodyText1"/>
              <w:jc w:val="left"/>
            </w:pPr>
            <w:r>
              <w:fldChar w:fldCharType="begin" w:fldLock="true"/>
              <w:instrText xml:space="preserve">LBVARIABLE \id "32904" \displaced</w:instrText>
              <w:fldChar w:fldCharType="separate"/>
            </w:r>
            <w:r>
              <w:t xml:space="preserve">Почтовый адрес филиала: </w:t>
            </w:r>
            <w:r>
              <w:fldChar w:fldCharType="begin" w:fldLock="true"/>
              <w:instrText xml:space="preserve">LBVARIABLE \id "75064"</w:instrText>
              <w:fldChar w:fldCharType="separate"/>
            </w:r>
            <w:r>
              <w:t xml:space="preserve">Адрес местонахождения филиала: 620700, РОССИЯ, СВЕРДЛОВСКАЯ ОБЛ, ЕКАТЕРИНБУРГ Г, ЛЕНИНА ПР-КТ, СТРОЕНИЕ 39</w:t>
            </w:r>
            <w:r>
              <w:fldChar w:fldCharType="end"/>
            </w:r>
            <w:r>
              <w:fldChar w:fldCharType="end"/>
            </w:r>
            <w:r>
              <w:t xml:space="preserve"> </w:t>
            </w:r>
          </w:p>
        </w:tc>
      </w:tr>
      <w:tr>
        <w:tc>
          <w:tcPr>
            <w:tcW w:w="4678" w:type="dxa"/>
          </w:tcPr>
          <w:p w14:paraId="011ab45f">
            <w:pPr>
              <w:pStyle w:val="LBBodyText1"/>
            </w:pPr>
            <w:r>
              <w:t xml:space="preserve"> </w:t>
            </w:r>
          </w:p>
        </w:tc>
        <w:tc>
          <w:tcPr>
            <w:tcW w:w="4678" w:type="dxa"/>
          </w:tcPr>
          <w:p w14:paraId="78865e2d">
            <w:pPr>
              <w:pStyle w:val="LBBodyText1"/>
              <w:jc w:val="left"/>
            </w:pPr>
            <w:r>
              <w:fldChar w:fldCharType="begin" w:fldLock="true"/>
              <w:instrText xml:space="preserve">LBVARIABLE \id "32904" \displaced</w:instrText>
              <w:fldChar w:fldCharType="separate"/>
            </w:r>
            <w:r>
              <w:t xml:space="preserve">КПП филиала: </w:t>
            </w:r>
            <w:r>
              <w:fldChar w:fldCharType="begin" w:fldLock="true"/>
              <w:instrText xml:space="preserve">LBVARIABLE \id "64359"</w:instrText>
              <w:fldChar w:fldCharType="separate"/>
            </w:r>
            <w:r>
              <w:t>667043001</w:t>
            </w:r>
            <w:r>
              <w:fldChar w:fldCharType="end"/>
            </w:r>
            <w:r>
              <w:fldChar w:fldCharType="end"/>
            </w:r>
            <w:r>
              <w:t xml:space="preserve"> </w:t>
            </w:r>
          </w:p>
        </w:tc>
      </w:tr>
      <w:tr>
        <w:tc>
          <w:tcPr>
            <w:tcW w:w="4678" w:type="dxa"/>
          </w:tcPr>
          <w:p w14:paraId="53799430">
            <w:pPr>
              <w:pStyle w:val="LBBodyText1"/>
            </w:pPr>
            <w:r>
              <w:t xml:space="preserve"> </w:t>
            </w:r>
          </w:p>
        </w:tc>
        <w:tc>
          <w:tcPr>
            <w:tcW w:w="4678" w:type="dxa"/>
          </w:tcPr>
          <w:p w14:paraId="7a36cf33">
            <w:pPr>
              <w:pStyle w:val="LBBodyText1"/>
              <w:jc w:val="left"/>
            </w:pPr>
            <w:r>
              <w:fldChar w:fldCharType="begin" w:fldLock="true"/>
              <w:instrText xml:space="preserve">LBVARIABLE \id "32904" \displaced</w:instrText>
              <w:fldChar w:fldCharType="separate"/>
            </w:r>
            <w:r>
              <w:t xml:space="preserve">Р/с филиала: </w:t>
            </w:r>
            <w:r>
              <w:fldChar w:fldCharType="begin" w:fldLock="true"/>
              <w:instrText xml:space="preserve">LBVARIABLE \id "64360"</w:instrText>
              <w:fldChar w:fldCharType="separate"/>
            </w:r>
            <w:r>
              <w:t>40502810500280008610</w:t>
            </w:r>
            <w:r>
              <w:fldChar w:fldCharType="end"/>
            </w:r>
            <w:r>
              <w:fldChar w:fldCharType="end"/>
            </w:r>
            <w:r>
              <w:t xml:space="preserve"> </w:t>
            </w:r>
          </w:p>
        </w:tc>
      </w:tr>
      <w:tr>
        <w:tc>
          <w:tcPr>
            <w:tcW w:w="4678" w:type="dxa"/>
          </w:tcPr>
          <w:p w14:paraId="5c974cce">
            <w:pPr>
              <w:pStyle w:val="LBBodyText1"/>
            </w:pPr>
            <w:r>
              <w:t xml:space="preserve"> </w:t>
            </w:r>
          </w:p>
        </w:tc>
        <w:tc>
          <w:tcPr>
            <w:tcW w:w="4678" w:type="dxa"/>
          </w:tcPr>
          <w:p w14:paraId="336a4fa8">
            <w:pPr>
              <w:pStyle w:val="LBBodyText1"/>
              <w:jc w:val="left"/>
            </w:pPr>
            <w:r>
              <w:fldChar w:fldCharType="begin" w:fldLock="true"/>
              <w:instrText xml:space="preserve">LBVARIABLE \id "32904" \displaced</w:instrText>
              <w:fldChar w:fldCharType="separate"/>
            </w:r>
            <w:r>
              <w:t xml:space="preserve">в </w:t>
            </w:r>
            <w:r>
              <w:fldChar w:fldCharType="begin" w:fldLock="true"/>
              <w:instrText xml:space="preserve">LBVARIABLE \id "75068"</w:instrText>
              <w:fldChar w:fldCharType="separate"/>
            </w:r>
            <w:r>
              <w:t xml:space="preserve">ФИЛИАЛ БАНКА ВТБ (ПАО) В Г. ЕКАТЕРИНБУРГЕ</w:t>
            </w:r>
            <w:r>
              <w:fldChar w:fldCharType="end"/>
            </w:r>
            <w:r>
              <w:fldChar w:fldCharType="end"/>
            </w:r>
            <w:r>
              <w:t xml:space="preserve"> </w:t>
            </w:r>
          </w:p>
        </w:tc>
      </w:tr>
      <w:tr>
        <w:tc>
          <w:tcPr>
            <w:tcW w:w="4678" w:type="dxa"/>
          </w:tcPr>
          <w:p w14:paraId="667a0b08">
            <w:pPr>
              <w:pStyle w:val="LBBodyText1"/>
            </w:pPr>
            <w:r>
              <w:t xml:space="preserve"> </w:t>
            </w:r>
          </w:p>
        </w:tc>
        <w:tc>
          <w:tcPr>
            <w:tcW w:w="4678" w:type="dxa"/>
          </w:tcPr>
          <w:p w14:paraId="73060d64">
            <w:pPr>
              <w:pStyle w:val="LBBodyText1"/>
              <w:jc w:val="left"/>
            </w:pPr>
            <w:r>
              <w:fldChar w:fldCharType="begin" w:fldLock="true"/>
              <w:instrText xml:space="preserve">LBVARIABLE \id "32904" \displaced</w:instrText>
              <w:fldChar w:fldCharType="separate"/>
            </w:r>
            <w:r>
              <w:t xml:space="preserve">к/с </w:t>
            </w:r>
            <w:r>
              <w:fldChar w:fldCharType="begin" w:fldLock="true"/>
              <w:instrText xml:space="preserve">LBVARIABLE \id "64362"</w:instrText>
              <w:fldChar w:fldCharType="separate"/>
            </w:r>
            <w:r>
              <w:t>30101810400000000952</w:t>
            </w:r>
            <w:r>
              <w:fldChar w:fldCharType="end"/>
            </w:r>
            <w:r>
              <w:fldChar w:fldCharType="end"/>
            </w:r>
            <w:r>
              <w:t xml:space="preserve"> </w:t>
            </w:r>
          </w:p>
        </w:tc>
      </w:tr>
      <w:tr>
        <w:tc>
          <w:tcPr>
            <w:tcW w:w="4678" w:type="dxa"/>
          </w:tcPr>
          <w:p w14:paraId="14cde270">
            <w:pPr>
              <w:pStyle w:val="LBBodyText1"/>
              <w:jc w:val="left"/>
            </w:pPr>
            <w:r>
              <w:t xml:space="preserve"> </w:t>
            </w:r>
          </w:p>
        </w:tc>
        <w:tc>
          <w:tcPr>
            <w:tcW w:w="4678" w:type="dxa"/>
          </w:tcPr>
          <w:p w14:paraId="397492cb">
            <w:pPr>
              <w:pStyle w:val="LBBodyText1"/>
              <w:jc w:val="left"/>
            </w:pPr>
            <w:r>
              <w:fldChar w:fldCharType="begin" w:fldLock="true"/>
              <w:instrText xml:space="preserve">LBVARIABLE \id "32904" \displaced</w:instrText>
              <w:fldChar w:fldCharType="separate"/>
            </w:r>
            <w:r>
              <w:t xml:space="preserve">БИК </w:t>
            </w:r>
            <w:r>
              <w:fldChar w:fldCharType="begin" w:fldLock="true"/>
              <w:instrText xml:space="preserve">LBVARIABLE \id "64361"</w:instrText>
              <w:fldChar w:fldCharType="separate"/>
            </w:r>
            <w:r>
              <w:t>046577952</w:t>
            </w:r>
            <w:r>
              <w:fldChar w:fldCharType="end"/>
            </w:r>
            <w:r>
              <w:fldChar w:fldCharType="end"/>
            </w:r>
            <w:r>
              <w:t xml:space="preserve"> </w:t>
            </w:r>
          </w:p>
        </w:tc>
      </w:tr>
      <w:tr>
        <w:tc>
          <w:tcPr>
            <w:tcW w:w="4678" w:type="dxa"/>
          </w:tcPr>
          <w:p w14:paraId="7e30d8c4">
            <w:pPr>
              <w:pStyle w:val="LBBodyText1"/>
              <w:jc w:val="left"/>
            </w:pPr>
            <w:r>
              <w:t xml:space="preserve"> </w:t>
            </w:r>
          </w:p>
        </w:tc>
        <w:tc>
          <w:tcPr>
            <w:tcW w:w="4678" w:type="dxa"/>
          </w:tcPr>
          <w:p w14:paraId="32f8e14c">
            <w:pPr>
              <w:pStyle w:val="LBBodyText1"/>
              <w:jc w:val="left"/>
            </w:pPr>
            <w:r>
              <w:fldChar w:fldCharType="begin" w:fldLock="true"/>
              <w:instrText xml:space="preserve">LBVARIABLE \id "32904" \displaced</w:instrText>
              <w:fldChar w:fldCharType="separate"/>
            </w:r>
            <w:r>
              <w:t xml:space="preserve">Тел.: </w:t>
            </w:r>
            <w:r>
              <w:fldChar w:fldCharType="begin" w:fldLock="true"/>
              <w:instrText xml:space="preserve">LBVARIABLE \id "72546"</w:instrText>
              <w:fldChar w:fldCharType="separate"/>
            </w:r>
            <w:r>
              <w:t xml:space="preserve">8 (346) 732-44-64</w:t>
            </w:r>
            <w:r>
              <w:fldChar w:fldCharType="end"/>
            </w:r>
            <w:r>
              <w:fldChar w:fldCharType="end"/>
            </w:r>
            <w:r>
              <w:t xml:space="preserve"> </w:t>
            </w:r>
          </w:p>
        </w:tc>
      </w:tr>
      <w:tr>
        <w:tc>
          <w:tcPr>
            <w:tcW w:w="4678" w:type="dxa"/>
          </w:tcPr>
          <w:p w14:paraId="2d26eef8">
            <w:pPr>
              <w:pStyle w:val="LBBodyText1"/>
              <w:jc w:val="left"/>
            </w:pPr>
            <w:r>
              <w:t xml:space="preserve"> </w:t>
            </w:r>
          </w:p>
        </w:tc>
        <w:tc>
          <w:tcPr>
            <w:tcW w:w="4678" w:type="dxa"/>
          </w:tcPr>
          <w:p w14:paraId="49aa7549">
            <w:pPr>
              <w:pStyle w:val="LBBodyText1"/>
              <w:jc w:val="left"/>
            </w:pPr>
            <w:r>
              <w:fldChar w:fldCharType="begin" w:fldLock="true"/>
              <w:instrText xml:space="preserve">LBVARIABLE \id "32904" \displaced</w:instrText>
              <w:fldChar w:fldCharType="separate"/>
            </w:r>
            <w:r>
              <w:t xml:space="preserve">E-mail: </w:t>
            </w:r>
            <w:r>
              <w:fldChar w:fldCharType="begin" w:fldLock="true"/>
              <w:instrText xml:space="preserve">LBVARIABLE \id "64364"</w:instrText>
              <w:fldChar w:fldCharType="separate"/>
            </w:r>
            <w:r>
              <w:t>Ignat.Markunas@russianpost.ru</w:t>
            </w:r>
            <w:r>
              <w:fldChar w:fldCharType="end"/>
            </w:r>
            <w:r>
              <w:fldChar w:fldCharType="end"/>
            </w:r>
            <w:r>
              <w:t xml:space="preserve"> </w:t>
            </w:r>
          </w:p>
        </w:tc>
      </w:tr>
      <w:tr>
        <w:tc>
          <w:tcPr>
            <w:tcW w:w="4678" w:type="dxa"/>
            <w:hideMark/>
          </w:tcPr>
          <w:p w14:paraId="77f7174d">
            <w:pPr>
              <w:pStyle w:val="LBScheduleBodytext"/>
              <w:rPr>
                <w:b/>
              </w:rPr>
              <w:jc w:val="left"/>
              <w:keepNext/>
              <w:spacing w:before="120" w:after="120"/>
            </w:pPr>
            <w:r>
              <w:rPr>
                <w:b/>
              </w:rPr>
              <w:t>ПОДРЯДЧИК:</w:t>
            </w:r>
          </w:p>
        </w:tc>
        <w:tc>
          <w:tcPr>
            <w:tcW w:w="4678" w:type="dxa"/>
            <w:hideMark/>
          </w:tcPr>
          <w:p w14:paraId="5d45e8b2">
            <w:pPr>
              <w:pStyle w:val="LBScheduleBodytext"/>
              <w:jc w:val="left"/>
              <w:keepNext/>
              <w:spacing w:before="120" w:after="120"/>
            </w:pPr>
            <w:r>
              <w:rPr>
                <w:b/>
              </w:rPr>
              <w:t>ЗАКАЗЧИК:</w:t>
            </w:r>
          </w:p>
        </w:tc>
      </w:tr>
      <w:tr>
        <w:tc>
          <w:tcPr>
            <w:tcW w:w="4678" w:type="dxa"/>
            <w:hideMark/>
          </w:tcPr>
          <w:p w14:paraId="486de6cf">
            <w:pPr>
              <w:pStyle w:val="LBBodyText1"/>
              <w:keepNext/>
            </w:pPr>
            <w:r>
              <w:t xml:space="preserve"> </w:t>
            </w:r>
          </w:p>
        </w:tc>
        <w:tc>
          <w:tcPr>
            <w:tcW w:w="4678" w:type="dxa"/>
            <w:hideMark/>
          </w:tcPr>
          <w:p w14:paraId="3b3c6aca">
            <w:pPr>
              <w:pStyle w:val="LBBodyText1"/>
              <w:jc w:val="left"/>
              <w:keepNext/>
            </w:pPr>
          </w:p>
          <w:p w14:paraId="17d9ae30">
            <w:pPr>
              <w:pStyle w:val="LBBodyText1"/>
              <w:jc w:val="left"/>
              <w:keepNext/>
            </w:pPr>
            <w:r>
              <w:fldChar w:fldCharType="begin" w:fldLock="true"/>
              <w:instrText xml:space="preserve">LBVARIABLE \id "32906"</w:instrText>
              <w:fldChar w:fldCharType="separate"/>
            </w:r>
            <w:r>
              <w:fldChar w:fldCharType="begin" w:fldLock="true"/>
              <w:instrText xml:space="preserve">LBVARIABLE \id "47643"</w:instrText>
              <w:fldChar w:fldCharType="separate"/>
            </w:r>
            <w:r>
              <w:t xml:space="preserve">директор УФПС Свердловской области</w:t>
            </w:r>
            <w:r>
              <w:fldChar w:fldCharType="end"/>
            </w:r>
            <w:r>
              <w:fldChar w:fldCharType="end"/>
            </w:r>
            <w:r>
              <w:t xml:space="preserve"> </w:t>
            </w:r>
          </w:p>
        </w:tc>
      </w:tr>
      <w:tr>
        <w:tc>
          <w:tcPr>
            <w:tcW w:w="4678" w:type="dxa"/>
          </w:tcPr>
          <w:p w14:paraId="27d7c6b7">
            <w:pPr>
              <w:pStyle w:val="LBBodyText1"/>
              <w:jc w:val="left"/>
              <w:keepNext/>
            </w:pPr>
          </w:p>
          <w:p w14:paraId="1bef1ccb">
            <w:pPr>
              <w:pStyle w:val="LBBodyText1"/>
              <w:jc w:val="left"/>
              <w:keepNext/>
            </w:pPr>
            <w:r>
              <w:t>____________________</w:t>
            </w:r>
          </w:p>
          <w:p w14:paraId="3f306812">
            <w:pPr>
              <w:pStyle w:val="LBBodyText1"/>
              <w:keepNext/>
            </w:pPr>
            <w:r>
              <w:t xml:space="preserve"> </w:t>
            </w:r>
          </w:p>
        </w:tc>
        <w:tc>
          <w:tcPr>
            <w:tcW w:w="4678" w:type="dxa"/>
          </w:tcPr>
          <w:p w14:paraId="3f154997">
            <w:pPr>
              <w:pStyle w:val="LBBodyText1"/>
              <w:jc w:val="left"/>
              <w:keepNext/>
            </w:pPr>
          </w:p>
          <w:p w14:paraId="2eb4f189">
            <w:pPr>
              <w:pStyle w:val="LBBodyText1"/>
              <w:jc w:val="left"/>
              <w:keepNext/>
            </w:pPr>
            <w:r>
              <w:t>____________________</w:t>
            </w:r>
          </w:p>
          <w:p w14:paraId="6ea2d9c7">
            <w:pPr>
              <w:pStyle w:val="LBBodyText1"/>
              <w:jc w:val="left"/>
              <w:keepNext/>
            </w:pPr>
          </w:p>
          <w:p w14:paraId="78898c4b">
            <w:pPr>
              <w:pStyle w:val="LBBodyText1"/>
              <w:jc w:val="left"/>
              <w:keepNext/>
            </w:pPr>
            <w:r>
              <w:fldChar w:fldCharType="begin" w:fldLock="true"/>
              <w:instrText xml:space="preserve">LBVARIABLE \id "32906"</w:instrText>
              <w:fldChar w:fldCharType="separate"/>
            </w:r>
            <w:r>
              <w:fldChar w:fldCharType="begin" w:fldLock="true"/>
              <w:instrText xml:space="preserve">LBVARIABLE \id "47644"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r>
              <w:t xml:space="preserve"> </w:t>
            </w:r>
          </w:p>
        </w:tc>
      </w:tr>
      <w:tr>
        <w:tc>
          <w:tcPr>
            <w:tcW w:w="4678" w:type="dxa"/>
            <w:hideMark/>
          </w:tcPr>
          <w:p w14:paraId="2f7aac5b">
            <w:pPr>
              <w:pStyle w:val="LBBodyText1"/>
              <w:jc w:val="left"/>
              <w:keepNext/>
            </w:pPr>
            <w:r>
              <w:t xml:space="preserve">___ ____________ 20__ г.</w:t>
            </w:r>
          </w:p>
        </w:tc>
        <w:tc>
          <w:tcPr>
            <w:tcW w:w="4678" w:type="dxa"/>
            <w:hideMark/>
          </w:tcPr>
          <w:p w14:paraId="1032df5a">
            <w:pPr>
              <w:pStyle w:val="LBBodyText1"/>
              <w:jc w:val="left"/>
              <w:keepNext/>
            </w:pPr>
            <w:r>
              <w:t xml:space="preserve">___ ____________ 20__ г.</w:t>
            </w:r>
          </w:p>
        </w:tc>
      </w:tr>
      <w:tr>
        <w:tc>
          <w:tcPr>
            <w:tcW w:w="4678" w:type="dxa"/>
            <w:hideMark/>
          </w:tcPr>
          <w:p w14:paraId="7d6ababd">
            <w:pPr>
              <w:pStyle w:val="LBBodyText1"/>
              <w:jc w:val="left"/>
              <w:keepNext/>
            </w:pPr>
            <w:r>
              <w:t xml:space="preserve">М.П. (при наличии печати)</w:t>
            </w:r>
          </w:p>
        </w:tc>
        <w:tc>
          <w:tcPr>
            <w:tcW w:w="4678" w:type="dxa"/>
          </w:tcPr>
          <w:p w14:paraId="028af2f4">
            <w:pPr>
              <w:pStyle w:val="LBBodyText1"/>
              <w:jc w:val="left"/>
              <w:keepNext/>
            </w:pPr>
          </w:p>
        </w:tc>
      </w:tr>
    </w:tbl>
    <w:p w14:paraId="6d750ab5">
      <w:pPr>
        <w:pStyle w:val="LBBodyText1"/>
      </w:pPr>
    </w:p>
    <w:p w14:paraId="3e28c2ee">
      <w:pPr>
        <w:pStyle w:val="LBBodyText1"/>
        <w:jc w:val="right"/>
        <w:pageBreakBefore/>
      </w:pPr>
      <w:r>
        <w:t xml:space="preserve">Приложение № </w:t>
      </w:r>
      <w:bookmarkStart w:id="40" w:name="Приложение_1"/>
      <w:r>
        <w:t>1</w:t>
      </w:r>
      <w:bookmarkEnd w:id="40"/>
    </w:p>
    <w:p w14:paraId="3ccb03ff">
      <w:pPr>
        <w:pStyle w:val="LBBodyText1"/>
        <w:ind w:left="3969"/>
      </w:pPr>
      <w:bookmarkStart w:id="41" w:name="_Hlk17983720"/>
      <w:r>
        <w:t xml:space="preserve">к Договору на выполнение работ по текущему ремонту отделения почтовой связи </w:t>
      </w:r>
      <w:r>
        <w:fldChar w:fldCharType="begin" w:fldLock="true"/>
        <w:instrText xml:space="preserve">LBVARIABLE \id "76816"</w:instrText>
        <w:fldChar w:fldCharType="separate"/>
      </w:r>
      <w:r>
        <w:t>628162</w:t>
      </w:r>
      <w:r>
        <w:fldChar w:fldCharType="end"/>
      </w:r>
      <w:r>
        <w:t xml:space="preserve"> УФПС </w:t>
      </w:r>
      <w:r>
        <w:fldChar w:fldCharType="begin" w:fldLock="true"/>
        <w:instrText xml:space="preserve">LBVARIABLE \id "76817" \grammarCase "genitive"</w:instrText>
        <w:fldChar w:fldCharType="separate"/>
      </w:r>
      <w:r>
        <w:t xml:space="preserve">Ханты-Мансийского автономного округа - Югры</w:t>
      </w:r>
      <w:r>
        <w:fldChar w:fldCharType="end"/>
      </w:r>
      <w:r>
        <w:t xml:space="preserve"> АО "Почта России", расположенного по адресу: </w:t>
      </w:r>
      <w:r>
        <w:fldChar w:fldCharType="begin" w:fldLock="true"/>
        <w:instrText xml:space="preserve">LBVARIABLE \id "76818"</w:instrText>
        <w:fldChar w:fldCharType="separate"/>
      </w:r>
      <w:r>
        <w:t xml:space="preserve">Ханты-Мансийский автономный округ - Югра, г.Белоярский, мкр. 3, д. 1</w:t>
      </w:r>
      <w:r>
        <w:fldChar w:fldCharType="end"/>
      </w:r>
    </w:p>
    <w:p w14:paraId="536517d1">
      <w:pPr>
        <w:pStyle w:val="LBBodyText1"/>
        <w:jc w:val="right"/>
      </w:pPr>
      <w:r>
        <w:t xml:space="preserve">от «___»______________20__г.</w:t>
      </w:r>
      <w:bookmarkEnd w:id="41"/>
    </w:p>
    <w:p w14:paraId="684f8005">
      <w:pPr>
        <w:pStyle w:val="LBBodyText1"/>
        <w:jc w:val="right"/>
      </w:pPr>
      <w:r>
        <w:fldChar w:fldCharType="begin" w:fldLock="true"/>
        <w:instrText xml:space="preserve">LBVARIABLE \id "27650"</w:instrText>
        <w:fldChar w:fldCharType="separate"/>
      </w:r>
      <w:r>
        <w:t xml:space="preserve">№ __________</w:t>
      </w:r>
      <w:r>
        <w:fldChar w:fldCharType="end"/>
      </w:r>
    </w:p>
    <w:p w14:paraId="4cef2a84">
      <w:pPr>
        <w:pStyle w:val="LBBodyText1"/>
      </w:pPr>
    </w:p>
    <w:p w14:paraId="0e3ed69c">
      <w:pPr>
        <w:pStyle w:val="LBBodyText1"/>
        <w:rPr>
          <w:b/>
        </w:rPr>
        <w:jc w:val="center"/>
      </w:pPr>
      <w:r>
        <w:rPr>
          <w:b/>
        </w:rPr>
        <w:t xml:space="preserve">Техническое задание</w:t>
      </w:r>
    </w:p>
    <w:p w14:paraId="1bbbcb2f">
      <w:pPr>
        <w:pStyle w:val="LBBodyText1"/>
      </w:pPr>
    </w:p>
    <w:p w14:paraId="0e6e7982">
      <w:pPr>
        <w:pStyle w:val="LBBodyText1"/>
      </w:pPr>
    </w:p>
    <w:p w14:paraId="3f3822e1">
      <w:pPr>
        <w:pStyle w:val="LBBodyText1"/>
      </w:pPr>
    </w:p>
    <w:p w14:paraId="679ee37c">
      <w:pPr>
        <w:pStyle w:val="LBBodyText1"/>
        <w:jc w:val="center"/>
      </w:pPr>
      <w:r>
        <w:t xml:space="preserve">[Прикладывается отдельным файлом]</w:t>
      </w:r>
    </w:p>
    <w:p w14:paraId="5589ec67">
      <w:pPr>
        <w:pStyle w:val="LBBodyText1"/>
      </w:pPr>
    </w:p>
    <w:p w14:paraId="273f1be3">
      <w:pPr>
        <w:pStyle w:val="LBBodyText1"/>
      </w:pPr>
    </w:p>
    <w:p w14:paraId="3b1d9f98">
      <w:pPr>
        <w:pStyle w:val="LBBodyText1"/>
      </w:pPr>
    </w:p>
    <w:p w14:paraId="7a8052ac">
      <w:pPr>
        <w:pStyle w:val="LBBodyText1"/>
      </w:pPr>
    </w:p>
    <w:p w14:paraId="27f08320">
      <w:pPr>
        <w:pStyle w:val="LBBodyText1"/>
      </w:pPr>
    </w:p>
    <w:p w14:paraId="50e3392b">
      <w:pPr>
        <w:pStyle w:val="LBBodyText1"/>
      </w:pPr>
    </w:p>
    <w:p w14:paraId="3814f898">
      <w:pPr>
        <w:pStyle w:val="LBBodyText1"/>
      </w:pPr>
    </w:p>
    <w:p w14:paraId="1791ae1f">
      <w:pPr>
        <w:pStyle w:val="LBBodyText1"/>
      </w:pPr>
    </w:p>
    <w:p w14:paraId="4ad19901">
      <w:pPr>
        <w:pStyle w:val="LBBodyText1"/>
      </w:pPr>
    </w:p>
    <w:p w14:paraId="65e7889d">
      <w:pPr>
        <w:pStyle w:val="LBBodyText1"/>
      </w:pPr>
    </w:p>
    <w:p w14:paraId="7e70d349">
      <w:pPr>
        <w:pStyle w:val="LBBodyText1"/>
      </w:pPr>
    </w:p>
    <w:p w14:paraId="49669912">
      <w:pPr>
        <w:pStyle w:val="LBBodyText1"/>
      </w:pPr>
    </w:p>
    <w:p w14:paraId="000b23a1">
      <w:pPr>
        <w:pStyle w:val="LBBodyText1"/>
      </w:pPr>
    </w:p>
    <w:p w14:paraId="46629408">
      <w:pPr>
        <w:pStyle w:val="LBBodyText1"/>
      </w:pPr>
    </w:p>
    <w:p w14:paraId="4ed5c7c1">
      <w:pPr>
        <w:pStyle w:val="LBBodyText1"/>
      </w:pPr>
    </w:p>
    <w:p w14:paraId="7a5d1e36">
      <w:pPr>
        <w:pStyle w:val="LBBodyText1"/>
      </w:pPr>
    </w:p>
    <w:p w14:paraId="615cfb6c">
      <w:pPr>
        <w:pStyle w:val="LBBodyText1"/>
      </w:pPr>
    </w:p>
    <w:tbl>
      <w:tblPr>
        <w:tblStyle w:val="a3"/>
        <w:tblW w:w="9645" w:type="dxa"/>
        <w:tblLayout w:type="fixed"/>
      </w:tblPr>
      <w:tblGrid>
        <w:gridCol w:w="4823"/>
        <w:gridCol w:w="4823"/>
      </w:tblGrid>
      <w:tr>
        <w:tc>
          <w:tcPr>
            <w:tcW w:w="4820" w:type="dxa"/>
            <w:hideMark/>
          </w:tcPr>
          <w:p w14:paraId="4726372d">
            <w:pPr>
              <w:pStyle w:val="LBScheduleBodytext"/>
              <w:rPr>
                <w:b/>
              </w:rPr>
              <w:jc w:val="center"/>
              <w:keepNext/>
            </w:pPr>
            <w:r>
              <w:rPr>
                <w:b/>
              </w:rPr>
              <w:t>ПОДРЯДЧИК:</w:t>
            </w:r>
          </w:p>
        </w:tc>
        <w:tc>
          <w:tcPr>
            <w:tcW w:w="4820" w:type="dxa"/>
            <w:hideMark/>
          </w:tcPr>
          <w:p w14:paraId="201f8421">
            <w:pPr>
              <w:pStyle w:val="LBScheduleBodytext"/>
              <w:jc w:val="center"/>
              <w:keepNext/>
            </w:pPr>
            <w:r>
              <w:rPr>
                <w:b/>
              </w:rPr>
              <w:t>ЗАКАЗЧИК:</w:t>
            </w:r>
          </w:p>
        </w:tc>
      </w:tr>
      <w:tr>
        <w:tc>
          <w:tcPr>
            <w:tcW w:w="4820" w:type="dxa"/>
            <w:hideMark/>
          </w:tcPr>
          <w:p w14:paraId="09d0698b">
            <w:pPr>
              <w:pStyle w:val="LBBodyText1"/>
              <w:jc w:val="center"/>
              <w:keepNext/>
            </w:pPr>
          </w:p>
        </w:tc>
        <w:tc>
          <w:tcPr>
            <w:tcW w:w="4820" w:type="dxa"/>
            <w:hideMark/>
          </w:tcPr>
          <w:p w14:paraId="1b6da2c9">
            <w:pPr>
              <w:pStyle w:val="LBBodyText1"/>
              <w:jc w:val="center"/>
              <w:keepNext/>
            </w:pPr>
            <w:r>
              <w:fldChar w:fldCharType="begin" w:fldLock="true"/>
              <w:instrText xml:space="preserve">LBVARIABLE \id "32906" \displaced</w:instrText>
              <w:fldChar w:fldCharType="separate"/>
            </w:r>
            <w:r>
              <w:fldChar w:fldCharType="begin" w:fldLock="true"/>
              <w:instrText xml:space="preserve">LBVARIABLE \id "47643"</w:instrText>
              <w:fldChar w:fldCharType="separate"/>
            </w:r>
            <w:r>
              <w:t xml:space="preserve">директор УФПС Свердловской области</w:t>
            </w:r>
            <w:r>
              <w:fldChar w:fldCharType="end"/>
            </w:r>
            <w:r>
              <w:fldChar w:fldCharType="end"/>
            </w:r>
          </w:p>
        </w:tc>
      </w:tr>
      <w:tr>
        <w:tc>
          <w:tcPr>
            <w:tcW w:w="4820" w:type="dxa"/>
          </w:tcPr>
          <w:p w14:paraId="2d03f040">
            <w:pPr>
              <w:pStyle w:val="LBBodyText1"/>
              <w:jc w:val="center"/>
              <w:keepNext/>
            </w:pPr>
          </w:p>
          <w:p w14:paraId="0b2488e4">
            <w:pPr>
              <w:pStyle w:val="LBBodyText1"/>
              <w:jc w:val="center"/>
              <w:keepNext/>
            </w:pPr>
            <w:r>
              <w:t>____________________</w:t>
            </w:r>
          </w:p>
          <w:p w14:paraId="13a44acd">
            <w:pPr>
              <w:pStyle w:val="LBBodyText1"/>
              <w:jc w:val="center"/>
              <w:keepNext/>
            </w:pPr>
          </w:p>
        </w:tc>
        <w:tc>
          <w:tcPr>
            <w:tcW w:w="4820" w:type="dxa"/>
          </w:tcPr>
          <w:p w14:paraId="20d66840">
            <w:pPr>
              <w:pStyle w:val="LBBodyText1"/>
              <w:jc w:val="center"/>
              <w:keepNext/>
            </w:pPr>
          </w:p>
          <w:p w14:paraId="5c6a278e">
            <w:pPr>
              <w:pStyle w:val="LBBodyText1"/>
              <w:jc w:val="center"/>
              <w:keepNext/>
            </w:pPr>
            <w:r>
              <w:t>____________________</w:t>
            </w:r>
          </w:p>
          <w:p w14:paraId="6f7c5749">
            <w:pPr>
              <w:pStyle w:val="LBBodyText1"/>
              <w:jc w:val="center"/>
              <w:keepNext/>
            </w:pPr>
            <w:r>
              <w:fldChar w:fldCharType="begin" w:fldLock="true"/>
              <w:instrText xml:space="preserve">LBVARIABLE \id "32906" \displaced</w:instrText>
              <w:fldChar w:fldCharType="separate"/>
            </w:r>
            <w:r>
              <w:fldChar w:fldCharType="begin" w:fldLock="true"/>
              <w:instrText xml:space="preserve">LBVARIABLE \id "47644"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r>
      <w:tr>
        <w:tc>
          <w:tcPr>
            <w:tcW w:w="4820" w:type="dxa"/>
            <w:hideMark/>
          </w:tcPr>
          <w:p w14:paraId="3f0e01ad">
            <w:pPr>
              <w:pStyle w:val="LBBodyText1"/>
              <w:jc w:val="center"/>
              <w:keepNext/>
            </w:pPr>
            <w:r>
              <w:t xml:space="preserve">___ ____________ 20__ г.</w:t>
            </w:r>
          </w:p>
        </w:tc>
        <w:tc>
          <w:tcPr>
            <w:tcW w:w="4820" w:type="dxa"/>
            <w:hideMark/>
          </w:tcPr>
          <w:p w14:paraId="17632f01">
            <w:pPr>
              <w:pStyle w:val="LBBodyText1"/>
              <w:jc w:val="center"/>
              <w:keepNext/>
            </w:pPr>
            <w:r>
              <w:t xml:space="preserve">___ ____________ 20__ г.</w:t>
            </w:r>
          </w:p>
        </w:tc>
      </w:tr>
      <w:tr>
        <w:tc>
          <w:tcPr>
            <w:tcW w:w="4820" w:type="dxa"/>
            <w:hideMark/>
          </w:tcPr>
          <w:p w14:paraId="7fdcf78c">
            <w:pPr>
              <w:pStyle w:val="LBBodyText1"/>
              <w:jc w:val="center"/>
              <w:keepNext/>
            </w:pPr>
            <w:r>
              <w:t xml:space="preserve">М.П. (при наличии печати)</w:t>
            </w:r>
          </w:p>
        </w:tc>
        <w:tc>
          <w:tcPr>
            <w:tcW w:w="4820" w:type="dxa"/>
          </w:tcPr>
          <w:p w14:paraId="5b11bca7">
            <w:pPr>
              <w:pStyle w:val="LBBodyText1"/>
              <w:jc w:val="center"/>
              <w:keepNext/>
            </w:pPr>
          </w:p>
        </w:tc>
      </w:tr>
    </w:tbl>
    <w:p w14:paraId="784d95af">
      <w:pPr>
        <w:pStyle w:val="LBBodyText1"/>
      </w:pPr>
      <w:r>
        <w:br w:type="page"/>
      </w:r>
    </w:p>
    <w:p w14:paraId="537445a5">
      <w:pPr>
        <w:pStyle w:val="LBBodyText1"/>
        <w:jc w:val="right"/>
        <w:ind w:left="3969"/>
        <w:pageBreakBefore/>
      </w:pPr>
      <w:r>
        <w:t xml:space="preserve">Приложение № 1.1 </w:t>
      </w:r>
    </w:p>
    <w:p w14:paraId="2ea0ba83">
      <w:pPr>
        <w:pStyle w:val="LBBodyText1"/>
        <w:ind w:left="3969"/>
      </w:pPr>
      <w:r>
        <w:t xml:space="preserve">к Договору на выполнение работ по текущему ремонту отделения почтовой связи </w:t>
      </w:r>
      <w:r>
        <w:fldChar w:fldCharType="begin" w:fldLock="true"/>
        <w:instrText xml:space="preserve">LBVARIABLE \id "76816"</w:instrText>
        <w:fldChar w:fldCharType="separate"/>
      </w:r>
      <w:r>
        <w:t>628162</w:t>
      </w:r>
      <w:r>
        <w:fldChar w:fldCharType="end"/>
      </w:r>
      <w:r>
        <w:t xml:space="preserve"> УФПС </w:t>
      </w:r>
      <w:r>
        <w:fldChar w:fldCharType="begin" w:fldLock="true"/>
        <w:instrText xml:space="preserve">LBVARIABLE \id "76817" \grammarCase "genitive"</w:instrText>
        <w:fldChar w:fldCharType="separate"/>
      </w:r>
      <w:r>
        <w:t xml:space="preserve">Ханты-Мансийского автономного округа - Югры</w:t>
      </w:r>
      <w:r>
        <w:fldChar w:fldCharType="end"/>
      </w:r>
      <w:r>
        <w:t xml:space="preserve"> АО "Почта России", расположенного по адресу: </w:t>
      </w:r>
      <w:r>
        <w:fldChar w:fldCharType="begin" w:fldLock="true"/>
        <w:instrText xml:space="preserve">LBVARIABLE \id "76818"</w:instrText>
        <w:fldChar w:fldCharType="separate"/>
      </w:r>
      <w:r>
        <w:t xml:space="preserve">Ханты-Мансийский автономный округ - Югра, г.Белоярский, мкр. 3, д. 1</w:t>
      </w:r>
      <w:r>
        <w:fldChar w:fldCharType="end"/>
      </w:r>
    </w:p>
    <w:p w14:paraId="671ff8d2">
      <w:pPr>
        <w:pStyle w:val="LBBodyText1"/>
        <w:jc w:val="right"/>
      </w:pPr>
      <w:r>
        <w:t xml:space="preserve">от «___»______________20__г.</w:t>
      </w:r>
    </w:p>
    <w:p w14:paraId="50998a32">
      <w:pPr>
        <w:pStyle w:val="LBBodyText1"/>
        <w:jc w:val="right"/>
      </w:pPr>
      <w:r>
        <w:fldChar w:fldCharType="begin" w:fldLock="true"/>
        <w:instrText xml:space="preserve">LBVARIABLE \id "27650"</w:instrText>
        <w:fldChar w:fldCharType="separate"/>
      </w:r>
      <w:r>
        <w:t xml:space="preserve">№ __________</w:t>
      </w:r>
      <w:r>
        <w:fldChar w:fldCharType="end"/>
      </w:r>
    </w:p>
    <w:p w14:paraId="2d578e4f">
      <w:pPr>
        <w:rPr>
          <w:sz w:val="24"/>
        </w:rPr>
        <w:ind w:left="4536"/>
      </w:pPr>
    </w:p>
    <w:p w14:paraId="12fb46fe">
      <w:pPr>
        <w:rPr>
          <w:b/>
          <w:color w:val="141618"/>
          <w:sz w:val="24"/>
        </w:rPr>
        <w:jc w:val="left"/>
        <w:spacing w:after="160" w:line="256" w:lineRule="auto"/>
      </w:pPr>
      <w:r>
        <w:rPr>
          <w:b/>
          <w:color w:val="141618"/>
          <w:sz w:val="24"/>
        </w:rPr>
        <w:t>ФОРМА</w:t>
      </w:r>
    </w:p>
    <w:p w14:paraId="4cdf2d07">
      <w:pPr>
        <w:rPr>
          <w:sz w:val="24"/>
        </w:rPr>
        <w:jc w:val="center"/>
      </w:pPr>
    </w:p>
    <w:p w14:paraId="28cf4c92">
      <w:pPr>
        <w:rPr>
          <w:b/>
          <w:sz w:val="20"/>
        </w:rPr>
        <w:jc w:val="left"/>
        <w:tabs>
          <w:tab w:val="left" w:pos="930"/>
          <w:tab w:val="left" w:pos="4245"/>
        </w:tabs>
      </w:pPr>
      <w:r>
        <w:rPr>
          <w:b/>
          <w:sz w:val="20"/>
        </w:rPr>
        <w:tab/>
      </w:r>
      <w:r>
        <w:rPr>
          <w:b/>
          <w:sz w:val="20"/>
        </w:rPr>
        <w:t xml:space="preserve">АО  «ПОЧТА РОССИИ»</w:t>
      </w:r>
      <w:r>
        <w:rPr>
          <w:b/>
          <w:sz w:val="20"/>
        </w:rPr>
        <w:tab/>
      </w:r>
    </w:p>
    <w:p w14:paraId="33b94d83">
      <w:pPr>
        <w:rPr>
          <w:b/>
          <w:sz w:val="20"/>
        </w:rPr>
        <w:jc w:val="left"/>
        <w:tabs>
          <w:tab w:val="left" w:pos="930"/>
        </w:tabs>
      </w:pPr>
      <w:r>
        <w:rPr>
          <w:b/>
          <w:sz w:val="20"/>
        </w:rPr>
        <w:t xml:space="preserve">_________________________________________  </w:t>
      </w:r>
    </w:p>
    <w:p w14:paraId="66df7793">
      <w:pPr>
        <w:rPr>
          <w:sz w:val="16"/>
        </w:rPr>
        <w:jc w:val="left"/>
        <w:tabs>
          <w:tab w:val="left" w:pos="930"/>
        </w:tabs>
      </w:pPr>
      <w:r>
        <w:rPr>
          <w:b/>
          <w:sz w:val="20"/>
        </w:rPr>
        <w:t xml:space="preserve">            </w:t>
      </w:r>
      <w:r>
        <w:rPr>
          <w:b/>
          <w:sz w:val="16"/>
        </w:rPr>
        <w:t>(</w:t>
      </w:r>
      <w:r>
        <w:rPr>
          <w:sz w:val="16"/>
        </w:rPr>
        <w:t xml:space="preserve">наименование структурного подразделения) </w:t>
      </w:r>
    </w:p>
    <w:p w14:paraId="25fb2c34">
      <w:pPr>
        <w:rPr>
          <w:sz w:val="20"/>
        </w:rPr>
        <w:jc w:val="left"/>
        <w:tabs>
          <w:tab w:val="left" w:pos="930"/>
        </w:tabs>
      </w:pPr>
    </w:p>
    <w:p w14:paraId="2fdb8ca6">
      <w:pPr>
        <w:rPr>
          <w:sz w:val="24"/>
        </w:rPr>
        <w:jc w:val="center"/>
        <w:spacing w:line="259" w:lineRule="auto"/>
      </w:pPr>
      <w:r>
        <w:rPr>
          <w:b/>
          <w:sz w:val="24"/>
        </w:rPr>
        <w:t xml:space="preserve">ДЕФЕКТНАЯ ВЕДОМОСТЬ </w:t>
      </w:r>
      <w:r>
        <w:rPr>
          <w:sz w:val="24"/>
        </w:rPr>
        <w:t xml:space="preserve"> </w:t>
      </w:r>
    </w:p>
    <w:p w14:paraId="14af9a45">
      <w:pPr>
        <w:rPr>
          <w:sz w:val="24"/>
        </w:rPr>
        <w:jc w:val="center"/>
        <w:spacing w:line="259" w:lineRule="auto"/>
      </w:pPr>
      <w:r>
        <w:rPr>
          <w:b/>
          <w:sz w:val="24"/>
        </w:rPr>
        <w:t xml:space="preserve">к Договору _____________  № _____ от «___» _____________ 20__г.</w:t>
      </w:r>
      <w:r>
        <w:rPr>
          <w:sz w:val="24"/>
        </w:rPr>
        <w:t xml:space="preserve"> </w:t>
      </w:r>
    </w:p>
    <w:p w14:paraId="2fbdf400">
      <w:pPr>
        <w:rPr>
          <w:b/>
          <w:sz w:val="24"/>
        </w:rPr>
        <w:jc w:val="left"/>
        <w:tabs>
          <w:tab w:val="center" w:pos="2552"/>
          <w:tab w:val="left" w:pos="3969"/>
        </w:tabs>
      </w:pPr>
    </w:p>
    <w:p w14:paraId="254680ea">
      <w:pPr>
        <w:rPr>
          <w:sz w:val="20"/>
        </w:rPr>
        <w:jc w:val="center"/>
        <w:tabs>
          <w:tab w:val="center" w:pos="2552"/>
          <w:tab w:val="left" w:pos="3969"/>
        </w:tabs>
      </w:pPr>
      <w:r>
        <w:rPr>
          <w:sz w:val="20"/>
        </w:rPr>
        <w:t xml:space="preserve">               от «____» __________________ 20__ г.</w:t>
      </w:r>
    </w:p>
    <w:tbl>
      <w:tblPr>
        <w:tblW w:w="10116" w:type="dxa"/>
        <w:tblLayout w:type="fixed"/>
      </w:tblPr>
      <w:tblGrid>
        <w:gridCol w:w="10116"/>
      </w:tblGrid>
      <w:tr>
        <w:trPr>
          <w:trHeight w:val="347" w:hRule="atLeast"/>
        </w:trPr>
        <w:tc>
          <w:tcPr>
            <w:tcW w:w="10116" w:type="dxa"/>
            <w:vAlign w:val="bottom"/>
            <w:hideMark/>
          </w:tcPr>
          <w:p w14:paraId="1ccc4d7a">
            <w:pPr>
              <w:rPr>
                <w:sz w:val="20"/>
              </w:rPr>
              <w:jc w:val="left"/>
              <w:tabs>
                <w:tab w:val="center" w:pos="2552"/>
                <w:tab w:val="left" w:pos="3969"/>
              </w:tabs>
            </w:pPr>
            <w:r>
              <w:rPr>
                <w:sz w:val="20"/>
              </w:rPr>
              <w:t xml:space="preserve">1. Комиссия в составе _________________________________________________________________________</w:t>
            </w:r>
          </w:p>
        </w:tc>
      </w:tr>
      <w:tr>
        <w:tc>
          <w:tcPr>
            <w:tcW w:w="10116" w:type="dxa"/>
            <w:hideMark/>
          </w:tcPr>
          <w:p w14:paraId="764b811c">
            <w:pPr>
              <w:rPr>
                <w:sz w:val="16"/>
              </w:rPr>
              <w:jc w:val="center"/>
              <w:tabs>
                <w:tab w:val="center" w:pos="2552"/>
                <w:tab w:val="left" w:pos="3969"/>
              </w:tabs>
            </w:pPr>
            <w:r>
              <w:rPr>
                <w:sz w:val="16"/>
              </w:rPr>
              <w:t xml:space="preserve">(должность, фамилия, имя, отчество)</w:t>
            </w:r>
          </w:p>
        </w:tc>
      </w:tr>
      <w:tr>
        <w:trPr>
          <w:trHeight w:val="113" w:hRule="atLeast"/>
        </w:trPr>
        <w:tc>
          <w:tcPr>
            <w:tcW w:w="10116" w:type="dxa"/>
            <w:vAlign w:val="bottom"/>
            <w:hideMark/>
          </w:tcPr>
          <w:p w14:paraId="5b8b1036">
            <w:pPr>
              <w:rPr>
                <w:sz w:val="20"/>
              </w:rPr>
              <w:jc w:val="left"/>
              <w:tabs>
                <w:tab w:val="center" w:pos="2552"/>
                <w:tab w:val="left" w:pos="3969"/>
              </w:tabs>
            </w:pPr>
            <w:r>
              <w:rPr>
                <w:sz w:val="20"/>
              </w:rPr>
              <w:t>____________________________________________________________________________________________</w:t>
            </w:r>
          </w:p>
        </w:tc>
      </w:tr>
      <w:tr>
        <w:trPr>
          <w:trHeight w:val="289" w:hRule="atLeast"/>
        </w:trPr>
        <w:tc>
          <w:tcPr>
            <w:tcW w:w="10116" w:type="dxa"/>
            <w:vAlign w:val="bottom"/>
            <w:hideMark/>
          </w:tcPr>
          <w:p w14:paraId="09908ae5">
            <w:pPr>
              <w:rPr>
                <w:sz w:val="20"/>
              </w:rPr>
              <w:jc w:val="left"/>
              <w:tabs>
                <w:tab w:val="center" w:pos="2552"/>
                <w:tab w:val="left" w:pos="3969"/>
              </w:tabs>
            </w:pPr>
            <w:r>
              <w:rPr>
                <w:sz w:val="20"/>
              </w:rPr>
              <w:t>____________________________________________________________________________________________</w:t>
            </w:r>
          </w:p>
        </w:tc>
      </w:tr>
      <w:tr>
        <w:trPr>
          <w:trHeight w:val="291" w:hRule="atLeast"/>
        </w:trPr>
        <w:tc>
          <w:tcPr>
            <w:tcW w:w="10116" w:type="dxa"/>
            <w:vAlign w:val="bottom"/>
            <w:hideMark/>
          </w:tcPr>
          <w:p w14:paraId="22f239a7">
            <w:pPr>
              <w:rPr>
                <w:sz w:val="20"/>
              </w:rPr>
              <w:jc w:val="left"/>
              <w:tabs>
                <w:tab w:val="center" w:pos="2552"/>
                <w:tab w:val="left" w:pos="3969"/>
              </w:tabs>
            </w:pPr>
            <w:r>
              <w:rPr>
                <w:sz w:val="20"/>
              </w:rPr>
              <w:t xml:space="preserve">назначенная  приказом (распоряжением)  от «____» ____________ 20___ г. N__________ , произвела осмотр</w:t>
            </w:r>
          </w:p>
        </w:tc>
      </w:tr>
      <w:tr>
        <w:trPr>
          <w:trHeight w:val="283" w:hRule="atLeast"/>
        </w:trPr>
        <w:tc>
          <w:tcPr>
            <w:tcW w:w="10116" w:type="dxa"/>
            <w:vAlign w:val="bottom"/>
            <w:hideMark/>
          </w:tcPr>
          <w:p w14:paraId="5e574ca6">
            <w:pPr>
              <w:rPr>
                <w:sz w:val="20"/>
              </w:rPr>
              <w:jc w:val="left"/>
              <w:tabs>
                <w:tab w:val="center" w:pos="2552"/>
                <w:tab w:val="left" w:pos="3969"/>
              </w:tabs>
            </w:pPr>
            <w:r>
              <w:rPr>
                <w:sz w:val="20"/>
              </w:rPr>
              <w:t>____________________________________________________________________________________________</w:t>
            </w:r>
          </w:p>
        </w:tc>
      </w:tr>
      <w:tr>
        <w:trPr>
          <w:trHeight w:val="91" w:hRule="atLeast"/>
        </w:trPr>
        <w:tc>
          <w:tcPr>
            <w:tcW w:w="10116" w:type="dxa"/>
            <w:vAlign w:val="bottom"/>
            <w:hideMark/>
          </w:tcPr>
          <w:p w14:paraId="4ce3e5c6">
            <w:pPr>
              <w:rPr>
                <w:sz w:val="16"/>
              </w:rPr>
              <w:jc w:val="center"/>
              <w:tabs>
                <w:tab w:val="center" w:pos="2552"/>
                <w:tab w:val="left" w:pos="3969"/>
              </w:tabs>
            </w:pPr>
            <w:r>
              <w:rPr>
                <w:sz w:val="16"/>
              </w:rPr>
              <w:t xml:space="preserve">(наименование объекта основных средств)</w:t>
            </w:r>
          </w:p>
        </w:tc>
      </w:tr>
      <w:tr>
        <w:trPr>
          <w:trHeight w:val="103" w:hRule="atLeast"/>
        </w:trPr>
        <w:tc>
          <w:tcPr>
            <w:tcW w:w="10116" w:type="dxa"/>
            <w:vAlign w:val="bottom"/>
            <w:hideMark/>
          </w:tcPr>
          <w:p w14:paraId="44de83c7">
            <w:pPr>
              <w:rPr>
                <w:sz w:val="20"/>
              </w:rPr>
              <w:jc w:val="left"/>
              <w:tabs>
                <w:tab w:val="center" w:pos="2552"/>
                <w:tab w:val="left" w:pos="3969"/>
              </w:tabs>
            </w:pPr>
            <w:r>
              <w:rPr>
                <w:sz w:val="20"/>
              </w:rPr>
              <w:t xml:space="preserve">(инвентарный номер _______________________________________).</w:t>
            </w:r>
          </w:p>
        </w:tc>
      </w:tr>
    </w:tbl>
    <w:p w14:paraId="685200d2">
      <w:pPr>
        <w:rPr>
          <w:sz w:val="20"/>
        </w:rPr>
        <w:jc w:val="left"/>
        <w:tabs>
          <w:tab w:val="left" w:pos="3969"/>
        </w:tabs>
      </w:pPr>
      <w:r>
        <w:rPr>
          <w:sz w:val="20"/>
        </w:rPr>
        <w:t xml:space="preserve">__________________________________________________________________________________________________________________  </w:t>
      </w:r>
    </w:p>
    <w:p w14:paraId="2cf65b59">
      <w:pPr>
        <w:rPr>
          <w:sz w:val="16"/>
        </w:rPr>
        <w:jc w:val="left"/>
        <w:tabs>
          <w:tab w:val="left" w:pos="3969"/>
        </w:tabs>
      </w:pPr>
      <w:r>
        <w:rPr>
          <w:sz w:val="16"/>
        </w:rPr>
        <w:t xml:space="preserve">   ( наименование подразделения (место нахождения объекта (основного средства)</w:t>
      </w:r>
    </w:p>
    <w:p w14:paraId="021b1dc2">
      <w:pPr>
        <w:rPr>
          <w:sz w:val="20"/>
        </w:rPr>
        <w:jc w:val="left"/>
        <w:tabs>
          <w:tab w:val="left" w:pos="3969"/>
        </w:tabs>
      </w:pPr>
      <w:r>
        <w:rPr>
          <w:sz w:val="20"/>
        </w:rPr>
        <w:t xml:space="preserve">2. В результате обследования данного объекта (основного средства) обнаружены следующие дефекты:</w:t>
      </w:r>
    </w:p>
    <w:p w14:paraId="65514655">
      <w:pPr>
        <w:rPr>
          <w:sz w:val="20"/>
        </w:rPr>
        <w:jc w:val="left"/>
        <w:tabs>
          <w:tab w:val="center" w:pos="2552"/>
          <w:tab w:val="left" w:pos="3969"/>
        </w:tabs>
      </w:pPr>
      <w:r>
        <w:rPr>
          <w:sz w:val="20"/>
        </w:rPr>
        <w:t xml:space="preserve">2.1.______________________________________________________  </w:t>
      </w:r>
    </w:p>
    <w:p w14:paraId="7a04272f">
      <w:pPr>
        <w:rPr>
          <w:sz w:val="20"/>
        </w:rPr>
        <w:jc w:val="left"/>
        <w:tabs>
          <w:tab w:val="center" w:pos="2552"/>
          <w:tab w:val="left" w:pos="3969"/>
        </w:tabs>
      </w:pPr>
      <w:r>
        <w:rPr>
          <w:sz w:val="20"/>
        </w:rPr>
        <w:t xml:space="preserve">                                                                </w:t>
      </w:r>
      <w:r>
        <w:rPr>
          <w:sz w:val="16"/>
        </w:rPr>
        <w:t xml:space="preserve">(выявленный дефект)</w:t>
      </w:r>
    </w:p>
    <w:tbl>
      <w:tblPr>
        <w:tblW w:w="9351" w:type="dxa"/>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Layout w:type="fixed"/>
      </w:tblPr>
      <w:tblGrid>
        <w:gridCol w:w="486"/>
        <w:gridCol w:w="2203"/>
        <w:gridCol w:w="708"/>
        <w:gridCol w:w="851"/>
        <w:gridCol w:w="1701"/>
        <w:gridCol w:w="1843"/>
        <w:gridCol w:w="1559"/>
      </w:tblGrid>
      <w:tr>
        <w:tc>
          <w:tcPr>
            <w:tcW w:w="486" w:type="dxa"/>
            <w:tcBorders>
              <w:left w:sz="4" w:space="0" w:val="single" w:color="auto"/>
              <w:top w:sz="4" w:space="0" w:val="single" w:color="auto"/>
              <w:right w:sz="4" w:space="0" w:val="single" w:color="auto"/>
              <w:bottom w:sz="4" w:space="0" w:val="single" w:color="auto"/>
            </w:tcBorders>
            <w:vAlign w:val="center"/>
            <w:hideMark/>
          </w:tcPr>
          <w:p w14:paraId="0c603408">
            <w:pPr>
              <w:rPr>
                <w:sz w:val="20"/>
              </w:rPr>
              <w:jc w:val="center"/>
              <w:tabs>
                <w:tab w:val="center" w:pos="2552"/>
                <w:tab w:val="left" w:pos="3969"/>
              </w:tabs>
            </w:pPr>
            <w:r>
              <w:rPr>
                <w:sz w:val="20"/>
              </w:rPr>
              <w:t xml:space="preserve">N п/п</w:t>
            </w:r>
          </w:p>
        </w:tc>
        <w:tc>
          <w:tcPr>
            <w:tcW w:w="2203" w:type="dxa"/>
            <w:tcBorders>
              <w:left w:sz="4" w:space="0" w:val="single" w:color="auto"/>
              <w:top w:sz="4" w:space="0" w:val="single" w:color="auto"/>
              <w:right w:sz="4" w:space="0" w:val="single" w:color="auto"/>
              <w:bottom w:sz="4" w:space="0" w:val="single" w:color="auto"/>
            </w:tcBorders>
            <w:vAlign w:val="center"/>
            <w:hideMark/>
          </w:tcPr>
          <w:p w14:paraId="61b8d76b">
            <w:pPr>
              <w:rPr>
                <w:sz w:val="20"/>
              </w:rPr>
              <w:jc w:val="center"/>
              <w:tabs>
                <w:tab w:val="center" w:pos="2552"/>
                <w:tab w:val="left" w:pos="3969"/>
              </w:tabs>
            </w:pPr>
            <w:r>
              <w:rPr>
                <w:sz w:val="20"/>
              </w:rPr>
              <w:t xml:space="preserve">Работы по устранению   выявленных дефектов       </w:t>
            </w:r>
          </w:p>
        </w:tc>
        <w:tc>
          <w:tcPr>
            <w:tcW w:w="708" w:type="dxa"/>
            <w:tcBorders>
              <w:left w:sz="4" w:space="0" w:val="single" w:color="auto"/>
              <w:top w:sz="4" w:space="0" w:val="single" w:color="auto"/>
              <w:right w:sz="4" w:space="0" w:val="single" w:color="auto"/>
              <w:bottom w:sz="4" w:space="0" w:val="single" w:color="auto"/>
            </w:tcBorders>
            <w:vAlign w:val="center"/>
            <w:hideMark/>
          </w:tcPr>
          <w:p w14:paraId="0b2d0cc6">
            <w:pPr>
              <w:rPr>
                <w:sz w:val="20"/>
              </w:rPr>
              <w:jc w:val="center"/>
              <w:tabs>
                <w:tab w:val="center" w:pos="2552"/>
                <w:tab w:val="left" w:pos="3969"/>
              </w:tabs>
            </w:pPr>
            <w:r>
              <w:rPr>
                <w:sz w:val="20"/>
              </w:rPr>
              <w:t xml:space="preserve">Ед.  изм</w:t>
            </w:r>
          </w:p>
        </w:tc>
        <w:tc>
          <w:tcPr>
            <w:tcW w:w="851" w:type="dxa"/>
            <w:tcBorders>
              <w:left w:sz="4" w:space="0" w:val="single" w:color="auto"/>
              <w:top w:sz="4" w:space="0" w:val="single" w:color="auto"/>
              <w:right w:sz="4" w:space="0" w:val="single" w:color="auto"/>
              <w:bottom w:sz="4" w:space="0" w:val="single" w:color="auto"/>
            </w:tcBorders>
          </w:tcPr>
          <w:p w14:paraId="5a4fc6cb">
            <w:pPr>
              <w:rPr>
                <w:sz w:val="20"/>
              </w:rPr>
              <w:jc w:val="center"/>
              <w:tabs>
                <w:tab w:val="center" w:pos="2552"/>
                <w:tab w:val="left" w:pos="3969"/>
              </w:tabs>
            </w:pPr>
          </w:p>
          <w:p w14:paraId="418a42cc">
            <w:pPr>
              <w:rPr>
                <w:sz w:val="20"/>
              </w:rPr>
              <w:jc w:val="center"/>
              <w:tabs>
                <w:tab w:val="center" w:pos="2552"/>
                <w:tab w:val="left" w:pos="3969"/>
              </w:tabs>
            </w:pPr>
            <w:r>
              <w:rPr>
                <w:sz w:val="20"/>
              </w:rPr>
              <w:t>Объём</w:t>
            </w:r>
          </w:p>
        </w:tc>
        <w:tc>
          <w:tcPr>
            <w:tcW w:w="1701" w:type="dxa"/>
            <w:tcBorders>
              <w:left w:sz="4" w:space="0" w:val="single" w:color="auto"/>
              <w:top w:sz="4" w:space="0" w:val="single" w:color="auto"/>
              <w:right w:sz="4" w:space="0" w:val="single" w:color="auto"/>
              <w:bottom w:sz="4" w:space="0" w:val="single" w:color="auto"/>
            </w:tcBorders>
            <w:hideMark/>
          </w:tcPr>
          <w:p w14:paraId="703158e9">
            <w:pPr>
              <w:rPr>
                <w:sz w:val="20"/>
              </w:rPr>
              <w:jc w:val="center"/>
              <w:tabs>
                <w:tab w:val="center" w:pos="2552"/>
                <w:tab w:val="left" w:pos="3969"/>
              </w:tabs>
            </w:pPr>
            <w:r>
              <w:rPr>
                <w:sz w:val="20"/>
              </w:rPr>
              <w:t xml:space="preserve">Планируемые сроки устранения</w:t>
            </w:r>
          </w:p>
        </w:tc>
        <w:tc>
          <w:tcPr>
            <w:tcW w:w="1843" w:type="dxa"/>
            <w:shd w:fill="auto"/>
            <w:tcBorders>
              <w:left w:sz="4" w:space="0" w:val="single" w:color="auto"/>
              <w:top w:sz="4" w:space="0" w:val="single" w:color="auto"/>
              <w:right w:sz="4" w:space="0" w:val="single" w:color="auto"/>
              <w:bottom w:sz="4" w:space="0" w:val="single" w:color="auto"/>
            </w:tcBorders>
          </w:tcPr>
          <w:p w14:paraId="302cc374">
            <w:pPr>
              <w:rPr>
                <w:sz w:val="20"/>
              </w:rPr>
              <w:jc w:val="center"/>
              <w:tabs>
                <w:tab w:val="center" w:pos="2552"/>
                <w:tab w:val="left" w:pos="3969"/>
              </w:tabs>
            </w:pPr>
            <w:r>
              <w:rPr>
                <w:sz w:val="20"/>
              </w:rPr>
              <w:t xml:space="preserve">Условия производства работ</w:t>
            </w:r>
            <w:r>
              <w:rPr>
                <w:sz w:val="20"/>
                <w:vertAlign w:val="superscript"/>
              </w:rPr>
              <w:footnoteReference w:id="13"/>
            </w:r>
          </w:p>
        </w:tc>
        <w:tc>
          <w:tcPr>
            <w:tcW w:w="1559" w:type="dxa"/>
            <w:tcBorders>
              <w:left w:sz="4" w:space="0" w:val="single" w:color="auto"/>
              <w:top w:sz="4" w:space="0" w:val="single" w:color="auto"/>
              <w:right w:sz="4" w:space="0" w:val="single" w:color="auto"/>
              <w:bottom w:sz="4" w:space="0" w:val="single" w:color="auto"/>
            </w:tcBorders>
            <w:vAlign w:val="center"/>
            <w:hideMark/>
          </w:tcPr>
          <w:p w14:paraId="405306b1">
            <w:pPr>
              <w:rPr>
                <w:sz w:val="20"/>
              </w:rPr>
              <w:jc w:val="center"/>
              <w:tabs>
                <w:tab w:val="center" w:pos="2552"/>
                <w:tab w:val="left" w:pos="3969"/>
              </w:tabs>
            </w:pPr>
            <w:r>
              <w:rPr>
                <w:sz w:val="20"/>
              </w:rPr>
              <w:t>Примечание</w:t>
            </w:r>
          </w:p>
        </w:tc>
      </w:tr>
      <w:tr>
        <w:tc>
          <w:tcPr>
            <w:tcW w:w="486" w:type="dxa"/>
            <w:tcBorders>
              <w:left w:sz="4" w:space="0" w:val="single" w:color="auto"/>
              <w:top w:sz="4" w:space="0" w:val="single" w:color="auto"/>
              <w:right w:sz="4" w:space="0" w:val="single" w:color="auto"/>
              <w:bottom w:sz="4" w:space="0" w:val="single" w:color="auto"/>
            </w:tcBorders>
          </w:tcPr>
          <w:p w14:paraId="173aece2">
            <w:pPr>
              <w:rPr>
                <w:sz w:val="20"/>
              </w:rPr>
              <w:jc w:val="left"/>
              <w:tabs>
                <w:tab w:val="center" w:pos="2552"/>
                <w:tab w:val="left" w:pos="3969"/>
              </w:tabs>
            </w:pPr>
          </w:p>
        </w:tc>
        <w:tc>
          <w:tcPr>
            <w:tcW w:w="2203" w:type="dxa"/>
            <w:tcBorders>
              <w:left w:sz="4" w:space="0" w:val="single" w:color="auto"/>
              <w:top w:sz="4" w:space="0" w:val="single" w:color="auto"/>
              <w:right w:sz="4" w:space="0" w:val="single" w:color="auto"/>
              <w:bottom w:sz="4" w:space="0" w:val="single" w:color="auto"/>
            </w:tcBorders>
          </w:tcPr>
          <w:p w14:paraId="4a9e5140">
            <w:pPr>
              <w:rPr>
                <w:sz w:val="20"/>
              </w:rPr>
              <w:jc w:val="left"/>
              <w:tabs>
                <w:tab w:val="center" w:pos="2552"/>
                <w:tab w:val="left" w:pos="3969"/>
              </w:tabs>
            </w:pPr>
          </w:p>
        </w:tc>
        <w:tc>
          <w:tcPr>
            <w:tcW w:w="708" w:type="dxa"/>
            <w:tcBorders>
              <w:left w:sz="4" w:space="0" w:val="single" w:color="auto"/>
              <w:top w:sz="4" w:space="0" w:val="single" w:color="auto"/>
              <w:right w:sz="4" w:space="0" w:val="single" w:color="auto"/>
              <w:bottom w:sz="4" w:space="0" w:val="single" w:color="auto"/>
            </w:tcBorders>
          </w:tcPr>
          <w:p w14:paraId="369fd21a">
            <w:pPr>
              <w:rPr>
                <w:sz w:val="20"/>
              </w:rPr>
              <w:jc w:val="left"/>
              <w:tabs>
                <w:tab w:val="center" w:pos="2552"/>
                <w:tab w:val="left" w:pos="3969"/>
              </w:tabs>
            </w:pPr>
          </w:p>
        </w:tc>
        <w:tc>
          <w:tcPr>
            <w:tcW w:w="851" w:type="dxa"/>
            <w:tcBorders>
              <w:left w:sz="4" w:space="0" w:val="single" w:color="auto"/>
              <w:top w:sz="4" w:space="0" w:val="single" w:color="auto"/>
              <w:right w:sz="4" w:space="0" w:val="single" w:color="auto"/>
              <w:bottom w:sz="4" w:space="0" w:val="single" w:color="auto"/>
            </w:tcBorders>
          </w:tcPr>
          <w:p w14:paraId="2c4bfeb9">
            <w:pPr>
              <w:rPr>
                <w:sz w:val="20"/>
              </w:rPr>
              <w:jc w:val="left"/>
              <w:tabs>
                <w:tab w:val="center" w:pos="2552"/>
                <w:tab w:val="left" w:pos="3969"/>
              </w:tabs>
            </w:pPr>
          </w:p>
        </w:tc>
        <w:tc>
          <w:tcPr>
            <w:tcW w:w="1701" w:type="dxa"/>
            <w:tcBorders>
              <w:left w:sz="4" w:space="0" w:val="single" w:color="auto"/>
              <w:top w:sz="4" w:space="0" w:val="single" w:color="auto"/>
              <w:right w:sz="4" w:space="0" w:val="single" w:color="auto"/>
              <w:bottom w:sz="4" w:space="0" w:val="single" w:color="auto"/>
            </w:tcBorders>
          </w:tcPr>
          <w:p w14:paraId="7a77b96c">
            <w:pPr>
              <w:rPr>
                <w:sz w:val="20"/>
              </w:rPr>
              <w:jc w:val="left"/>
              <w:tabs>
                <w:tab w:val="center" w:pos="2552"/>
                <w:tab w:val="left" w:pos="3969"/>
              </w:tabs>
            </w:pPr>
          </w:p>
        </w:tc>
        <w:tc>
          <w:tcPr>
            <w:tcW w:w="1843" w:type="dxa"/>
            <w:tcBorders>
              <w:left w:sz="4" w:space="0" w:val="single" w:color="auto"/>
              <w:top w:sz="4" w:space="0" w:val="single" w:color="auto"/>
              <w:right w:sz="4" w:space="0" w:val="single" w:color="auto"/>
              <w:bottom w:sz="4" w:space="0" w:val="single" w:color="auto"/>
            </w:tcBorders>
          </w:tcPr>
          <w:p w14:paraId="5e11699b">
            <w:pPr>
              <w:rPr>
                <w:sz w:val="20"/>
              </w:rPr>
              <w:jc w:val="left"/>
              <w:tabs>
                <w:tab w:val="center" w:pos="2552"/>
                <w:tab w:val="left" w:pos="3969"/>
              </w:tabs>
            </w:pPr>
          </w:p>
        </w:tc>
        <w:tc>
          <w:tcPr>
            <w:tcW w:w="1559" w:type="dxa"/>
            <w:tcBorders>
              <w:left w:sz="4" w:space="0" w:val="single" w:color="auto"/>
              <w:top w:sz="4" w:space="0" w:val="single" w:color="auto"/>
              <w:right w:sz="4" w:space="0" w:val="single" w:color="auto"/>
              <w:bottom w:sz="4" w:space="0" w:val="single" w:color="auto"/>
            </w:tcBorders>
          </w:tcPr>
          <w:p w14:paraId="5d0d456f">
            <w:pPr>
              <w:rPr>
                <w:sz w:val="20"/>
              </w:rPr>
              <w:jc w:val="left"/>
              <w:tabs>
                <w:tab w:val="center" w:pos="2552"/>
                <w:tab w:val="left" w:pos="3969"/>
              </w:tabs>
            </w:pPr>
          </w:p>
        </w:tc>
      </w:tr>
      <w:tr>
        <w:tc>
          <w:tcPr>
            <w:tcW w:w="486" w:type="dxa"/>
            <w:tcBorders>
              <w:left w:sz="4" w:space="0" w:val="single" w:color="auto"/>
              <w:top w:sz="4" w:space="0" w:val="single" w:color="auto"/>
              <w:right w:sz="4" w:space="0" w:val="single" w:color="auto"/>
              <w:bottom w:sz="4" w:space="0" w:val="single" w:color="auto"/>
            </w:tcBorders>
          </w:tcPr>
          <w:p w14:paraId="2edd4fc8">
            <w:pPr>
              <w:rPr>
                <w:sz w:val="20"/>
              </w:rPr>
              <w:jc w:val="left"/>
              <w:tabs>
                <w:tab w:val="center" w:pos="2552"/>
                <w:tab w:val="left" w:pos="3969"/>
              </w:tabs>
            </w:pPr>
          </w:p>
        </w:tc>
        <w:tc>
          <w:tcPr>
            <w:tcW w:w="2203" w:type="dxa"/>
            <w:tcBorders>
              <w:left w:sz="4" w:space="0" w:val="single" w:color="auto"/>
              <w:top w:sz="4" w:space="0" w:val="single" w:color="auto"/>
              <w:right w:sz="4" w:space="0" w:val="single" w:color="auto"/>
              <w:bottom w:sz="4" w:space="0" w:val="single" w:color="auto"/>
            </w:tcBorders>
          </w:tcPr>
          <w:p w14:paraId="7b4a6a98">
            <w:pPr>
              <w:rPr>
                <w:sz w:val="20"/>
              </w:rPr>
              <w:jc w:val="left"/>
              <w:tabs>
                <w:tab w:val="center" w:pos="2552"/>
                <w:tab w:val="left" w:pos="3969"/>
              </w:tabs>
            </w:pPr>
          </w:p>
        </w:tc>
        <w:tc>
          <w:tcPr>
            <w:tcW w:w="708" w:type="dxa"/>
            <w:tcBorders>
              <w:left w:sz="4" w:space="0" w:val="single" w:color="auto"/>
              <w:top w:sz="4" w:space="0" w:val="single" w:color="auto"/>
              <w:right w:sz="4" w:space="0" w:val="single" w:color="auto"/>
              <w:bottom w:sz="4" w:space="0" w:val="single" w:color="auto"/>
            </w:tcBorders>
          </w:tcPr>
          <w:p w14:paraId="70e8393c">
            <w:pPr>
              <w:rPr>
                <w:sz w:val="20"/>
              </w:rPr>
              <w:jc w:val="left"/>
              <w:tabs>
                <w:tab w:val="center" w:pos="2552"/>
                <w:tab w:val="left" w:pos="3969"/>
              </w:tabs>
            </w:pPr>
          </w:p>
        </w:tc>
        <w:tc>
          <w:tcPr>
            <w:tcW w:w="851" w:type="dxa"/>
            <w:tcBorders>
              <w:left w:sz="4" w:space="0" w:val="single" w:color="auto"/>
              <w:top w:sz="4" w:space="0" w:val="single" w:color="auto"/>
              <w:right w:sz="4" w:space="0" w:val="single" w:color="auto"/>
              <w:bottom w:sz="4" w:space="0" w:val="single" w:color="auto"/>
            </w:tcBorders>
          </w:tcPr>
          <w:p w14:paraId="17e8a1eb">
            <w:pPr>
              <w:rPr>
                <w:sz w:val="20"/>
              </w:rPr>
              <w:jc w:val="left"/>
              <w:tabs>
                <w:tab w:val="center" w:pos="2552"/>
                <w:tab w:val="left" w:pos="3969"/>
              </w:tabs>
            </w:pPr>
          </w:p>
        </w:tc>
        <w:tc>
          <w:tcPr>
            <w:tcW w:w="1701" w:type="dxa"/>
            <w:tcBorders>
              <w:left w:sz="4" w:space="0" w:val="single" w:color="auto"/>
              <w:top w:sz="4" w:space="0" w:val="single" w:color="auto"/>
              <w:right w:sz="4" w:space="0" w:val="single" w:color="auto"/>
              <w:bottom w:sz="4" w:space="0" w:val="single" w:color="auto"/>
            </w:tcBorders>
          </w:tcPr>
          <w:p w14:paraId="5298763b">
            <w:pPr>
              <w:rPr>
                <w:sz w:val="20"/>
              </w:rPr>
              <w:jc w:val="left"/>
              <w:tabs>
                <w:tab w:val="center" w:pos="2552"/>
                <w:tab w:val="left" w:pos="3969"/>
              </w:tabs>
            </w:pPr>
          </w:p>
        </w:tc>
        <w:tc>
          <w:tcPr>
            <w:tcW w:w="1843" w:type="dxa"/>
            <w:tcBorders>
              <w:left w:sz="4" w:space="0" w:val="single" w:color="auto"/>
              <w:top w:sz="4" w:space="0" w:val="single" w:color="auto"/>
              <w:right w:sz="4" w:space="0" w:val="single" w:color="auto"/>
              <w:bottom w:sz="4" w:space="0" w:val="single" w:color="auto"/>
            </w:tcBorders>
          </w:tcPr>
          <w:p w14:paraId="3dfca8ac">
            <w:pPr>
              <w:rPr>
                <w:sz w:val="20"/>
              </w:rPr>
              <w:jc w:val="left"/>
              <w:tabs>
                <w:tab w:val="center" w:pos="2552"/>
                <w:tab w:val="left" w:pos="3969"/>
              </w:tabs>
            </w:pPr>
          </w:p>
        </w:tc>
        <w:tc>
          <w:tcPr>
            <w:tcW w:w="1559" w:type="dxa"/>
            <w:tcBorders>
              <w:left w:sz="4" w:space="0" w:val="single" w:color="auto"/>
              <w:top w:sz="4" w:space="0" w:val="single" w:color="auto"/>
              <w:right w:sz="4" w:space="0" w:val="single" w:color="auto"/>
              <w:bottom w:sz="4" w:space="0" w:val="single" w:color="auto"/>
            </w:tcBorders>
          </w:tcPr>
          <w:p w14:paraId="20dfb643">
            <w:pPr>
              <w:rPr>
                <w:sz w:val="20"/>
              </w:rPr>
              <w:jc w:val="left"/>
              <w:tabs>
                <w:tab w:val="center" w:pos="2552"/>
                <w:tab w:val="left" w:pos="3969"/>
              </w:tabs>
            </w:pPr>
          </w:p>
        </w:tc>
      </w:tr>
      <w:tr>
        <w:tc>
          <w:tcPr>
            <w:tcW w:w="486" w:type="dxa"/>
            <w:tcBorders>
              <w:left w:sz="4" w:space="0" w:val="single" w:color="auto"/>
              <w:top w:sz="4" w:space="0" w:val="single" w:color="auto"/>
              <w:right w:sz="4" w:space="0" w:val="single" w:color="auto"/>
              <w:bottom w:sz="4" w:space="0" w:val="single" w:color="auto"/>
            </w:tcBorders>
          </w:tcPr>
          <w:p w14:paraId="18caecb5">
            <w:pPr>
              <w:rPr>
                <w:sz w:val="20"/>
              </w:rPr>
              <w:jc w:val="left"/>
              <w:tabs>
                <w:tab w:val="center" w:pos="2552"/>
                <w:tab w:val="left" w:pos="3969"/>
              </w:tabs>
            </w:pPr>
          </w:p>
        </w:tc>
        <w:tc>
          <w:tcPr>
            <w:tcW w:w="2203" w:type="dxa"/>
            <w:tcBorders>
              <w:left w:sz="4" w:space="0" w:val="single" w:color="auto"/>
              <w:top w:sz="4" w:space="0" w:val="single" w:color="auto"/>
              <w:right w:sz="4" w:space="0" w:val="single" w:color="auto"/>
              <w:bottom w:sz="4" w:space="0" w:val="single" w:color="auto"/>
            </w:tcBorders>
          </w:tcPr>
          <w:p w14:paraId="3be7a2f0">
            <w:pPr>
              <w:rPr>
                <w:sz w:val="20"/>
              </w:rPr>
              <w:jc w:val="left"/>
              <w:tabs>
                <w:tab w:val="center" w:pos="2552"/>
                <w:tab w:val="left" w:pos="3969"/>
              </w:tabs>
            </w:pPr>
          </w:p>
        </w:tc>
        <w:tc>
          <w:tcPr>
            <w:tcW w:w="708" w:type="dxa"/>
            <w:tcBorders>
              <w:left w:sz="4" w:space="0" w:val="single" w:color="auto"/>
              <w:top w:sz="4" w:space="0" w:val="single" w:color="auto"/>
              <w:right w:sz="4" w:space="0" w:val="single" w:color="auto"/>
              <w:bottom w:sz="4" w:space="0" w:val="single" w:color="auto"/>
            </w:tcBorders>
          </w:tcPr>
          <w:p w14:paraId="40629a18">
            <w:pPr>
              <w:rPr>
                <w:sz w:val="20"/>
              </w:rPr>
              <w:jc w:val="left"/>
              <w:tabs>
                <w:tab w:val="center" w:pos="2552"/>
                <w:tab w:val="left" w:pos="3969"/>
              </w:tabs>
            </w:pPr>
          </w:p>
        </w:tc>
        <w:tc>
          <w:tcPr>
            <w:tcW w:w="851" w:type="dxa"/>
            <w:tcBorders>
              <w:left w:sz="4" w:space="0" w:val="single" w:color="auto"/>
              <w:top w:sz="4" w:space="0" w:val="single" w:color="auto"/>
              <w:right w:sz="4" w:space="0" w:val="single" w:color="auto"/>
              <w:bottom w:sz="4" w:space="0" w:val="single" w:color="auto"/>
            </w:tcBorders>
          </w:tcPr>
          <w:p w14:paraId="21be5a72">
            <w:pPr>
              <w:rPr>
                <w:sz w:val="20"/>
              </w:rPr>
              <w:jc w:val="left"/>
              <w:tabs>
                <w:tab w:val="center" w:pos="2552"/>
                <w:tab w:val="left" w:pos="3969"/>
              </w:tabs>
            </w:pPr>
          </w:p>
        </w:tc>
        <w:tc>
          <w:tcPr>
            <w:tcW w:w="1701" w:type="dxa"/>
            <w:tcBorders>
              <w:left w:sz="4" w:space="0" w:val="single" w:color="auto"/>
              <w:top w:sz="4" w:space="0" w:val="single" w:color="auto"/>
              <w:right w:sz="4" w:space="0" w:val="single" w:color="auto"/>
              <w:bottom w:sz="4" w:space="0" w:val="single" w:color="auto"/>
            </w:tcBorders>
          </w:tcPr>
          <w:p w14:paraId="1ea08515">
            <w:pPr>
              <w:rPr>
                <w:sz w:val="20"/>
              </w:rPr>
              <w:jc w:val="left"/>
              <w:tabs>
                <w:tab w:val="center" w:pos="2552"/>
                <w:tab w:val="left" w:pos="3969"/>
              </w:tabs>
            </w:pPr>
          </w:p>
        </w:tc>
        <w:tc>
          <w:tcPr>
            <w:tcW w:w="1843" w:type="dxa"/>
            <w:tcBorders>
              <w:left w:sz="4" w:space="0" w:val="single" w:color="auto"/>
              <w:top w:sz="4" w:space="0" w:val="single" w:color="auto"/>
              <w:right w:sz="4" w:space="0" w:val="single" w:color="auto"/>
              <w:bottom w:sz="4" w:space="0" w:val="single" w:color="auto"/>
            </w:tcBorders>
          </w:tcPr>
          <w:p w14:paraId="0f1e3cea">
            <w:pPr>
              <w:rPr>
                <w:sz w:val="20"/>
              </w:rPr>
              <w:jc w:val="left"/>
              <w:tabs>
                <w:tab w:val="center" w:pos="2552"/>
                <w:tab w:val="left" w:pos="3969"/>
              </w:tabs>
            </w:pPr>
          </w:p>
        </w:tc>
        <w:tc>
          <w:tcPr>
            <w:tcW w:w="1559" w:type="dxa"/>
            <w:tcBorders>
              <w:left w:sz="4" w:space="0" w:val="single" w:color="auto"/>
              <w:top w:sz="4" w:space="0" w:val="single" w:color="auto"/>
              <w:right w:sz="4" w:space="0" w:val="single" w:color="auto"/>
              <w:bottom w:sz="4" w:space="0" w:val="single" w:color="auto"/>
            </w:tcBorders>
          </w:tcPr>
          <w:p w14:paraId="16139f06">
            <w:pPr>
              <w:rPr>
                <w:sz w:val="20"/>
              </w:rPr>
              <w:jc w:val="left"/>
              <w:tabs>
                <w:tab w:val="center" w:pos="2552"/>
                <w:tab w:val="left" w:pos="3969"/>
              </w:tabs>
            </w:pPr>
          </w:p>
        </w:tc>
      </w:tr>
    </w:tbl>
    <w:p w14:paraId="66bcc905">
      <w:pPr>
        <w:rPr>
          <w:sz w:val="20"/>
        </w:rPr>
        <w:jc w:val="left"/>
        <w:tabs>
          <w:tab w:val="center" w:pos="2552"/>
          <w:tab w:val="left" w:pos="3969"/>
        </w:tabs>
      </w:pPr>
    </w:p>
    <w:p w14:paraId="7378b55b">
      <w:pPr>
        <w:rPr>
          <w:sz w:val="20"/>
        </w:rPr>
        <w:jc w:val="left"/>
        <w:tabs>
          <w:tab w:val="center" w:pos="2552"/>
          <w:tab w:val="left" w:pos="3969"/>
        </w:tabs>
      </w:pPr>
      <w:r>
        <w:rPr>
          <w:sz w:val="20"/>
        </w:rPr>
        <w:t xml:space="preserve">2.2. ______________________________________________________   </w:t>
      </w:r>
    </w:p>
    <w:p w14:paraId="78d25d84">
      <w:pPr>
        <w:rPr>
          <w:sz w:val="16"/>
        </w:rPr>
        <w:jc w:val="left"/>
        <w:tabs>
          <w:tab w:val="center" w:pos="2552"/>
          <w:tab w:val="left" w:pos="3969"/>
        </w:tabs>
      </w:pPr>
      <w:r>
        <w:rPr>
          <w:sz w:val="16"/>
        </w:rPr>
        <w:t xml:space="preserve">                                                                               (выявленный дефект)</w:t>
      </w:r>
    </w:p>
    <w:tbl>
      <w:tblPr>
        <w:tblW w:w="9351" w:type="dxa"/>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Layout w:type="fixed"/>
      </w:tblPr>
      <w:tblGrid>
        <w:gridCol w:w="486"/>
        <w:gridCol w:w="2203"/>
        <w:gridCol w:w="708"/>
        <w:gridCol w:w="851"/>
        <w:gridCol w:w="1701"/>
        <w:gridCol w:w="1843"/>
        <w:gridCol w:w="1559"/>
      </w:tblGrid>
      <w:tr>
        <w:tc>
          <w:tcPr>
            <w:tcW w:w="486" w:type="dxa"/>
            <w:tcBorders>
              <w:left w:sz="4" w:space="0" w:val="single" w:color="auto"/>
              <w:top w:sz="4" w:space="0" w:val="single" w:color="auto"/>
              <w:right w:sz="4" w:space="0" w:val="single" w:color="auto"/>
              <w:bottom w:sz="4" w:space="0" w:val="single" w:color="auto"/>
            </w:tcBorders>
            <w:vAlign w:val="center"/>
            <w:hideMark/>
          </w:tcPr>
          <w:p w14:paraId="395a7bba">
            <w:pPr>
              <w:rPr>
                <w:sz w:val="20"/>
              </w:rPr>
              <w:jc w:val="center"/>
              <w:tabs>
                <w:tab w:val="center" w:pos="2552"/>
                <w:tab w:val="left" w:pos="3969"/>
              </w:tabs>
            </w:pPr>
            <w:r>
              <w:rPr>
                <w:sz w:val="20"/>
              </w:rPr>
              <w:t xml:space="preserve">N п/п</w:t>
            </w:r>
          </w:p>
        </w:tc>
        <w:tc>
          <w:tcPr>
            <w:tcW w:w="2203" w:type="dxa"/>
            <w:tcBorders>
              <w:left w:sz="4" w:space="0" w:val="single" w:color="auto"/>
              <w:top w:sz="4" w:space="0" w:val="single" w:color="auto"/>
              <w:right w:sz="4" w:space="0" w:val="single" w:color="auto"/>
              <w:bottom w:sz="4" w:space="0" w:val="single" w:color="auto"/>
            </w:tcBorders>
            <w:vAlign w:val="center"/>
            <w:hideMark/>
          </w:tcPr>
          <w:p w14:paraId="5f496243">
            <w:pPr>
              <w:rPr>
                <w:sz w:val="20"/>
              </w:rPr>
              <w:jc w:val="center"/>
              <w:tabs>
                <w:tab w:val="center" w:pos="2552"/>
                <w:tab w:val="left" w:pos="3969"/>
              </w:tabs>
            </w:pPr>
            <w:r>
              <w:rPr>
                <w:sz w:val="20"/>
              </w:rPr>
              <w:t xml:space="preserve">Работы по устранению выявленных дефектов</w:t>
            </w:r>
          </w:p>
        </w:tc>
        <w:tc>
          <w:tcPr>
            <w:tcW w:w="708" w:type="dxa"/>
            <w:tcBorders>
              <w:left w:sz="4" w:space="0" w:val="single" w:color="auto"/>
              <w:top w:sz="4" w:space="0" w:val="single" w:color="auto"/>
              <w:right w:sz="4" w:space="0" w:val="single" w:color="auto"/>
              <w:bottom w:sz="4" w:space="0" w:val="single" w:color="auto"/>
            </w:tcBorders>
            <w:vAlign w:val="center"/>
            <w:hideMark/>
          </w:tcPr>
          <w:p w14:paraId="1d4ba06c">
            <w:pPr>
              <w:rPr>
                <w:sz w:val="20"/>
              </w:rPr>
              <w:jc w:val="center"/>
              <w:tabs>
                <w:tab w:val="center" w:pos="2552"/>
                <w:tab w:val="left" w:pos="3969"/>
              </w:tabs>
            </w:pPr>
            <w:r>
              <w:rPr>
                <w:sz w:val="20"/>
              </w:rPr>
              <w:t xml:space="preserve">Ед.  изм</w:t>
            </w:r>
          </w:p>
        </w:tc>
        <w:tc>
          <w:tcPr>
            <w:tcW w:w="851" w:type="dxa"/>
            <w:tcBorders>
              <w:left w:sz="4" w:space="0" w:val="single" w:color="auto"/>
              <w:top w:sz="4" w:space="0" w:val="single" w:color="auto"/>
              <w:right w:sz="4" w:space="0" w:val="single" w:color="auto"/>
              <w:bottom w:sz="4" w:space="0" w:val="single" w:color="auto"/>
            </w:tcBorders>
          </w:tcPr>
          <w:p w14:paraId="79562147">
            <w:pPr>
              <w:rPr>
                <w:sz w:val="20"/>
              </w:rPr>
              <w:jc w:val="center"/>
              <w:tabs>
                <w:tab w:val="center" w:pos="2552"/>
                <w:tab w:val="left" w:pos="3969"/>
              </w:tabs>
            </w:pPr>
          </w:p>
          <w:p w14:paraId="78479d05">
            <w:pPr>
              <w:rPr>
                <w:sz w:val="20"/>
              </w:rPr>
              <w:jc w:val="center"/>
              <w:tabs>
                <w:tab w:val="center" w:pos="2552"/>
                <w:tab w:val="left" w:pos="3969"/>
              </w:tabs>
            </w:pPr>
            <w:r>
              <w:rPr>
                <w:sz w:val="20"/>
              </w:rPr>
              <w:t>Объём</w:t>
            </w:r>
          </w:p>
        </w:tc>
        <w:tc>
          <w:tcPr>
            <w:tcW w:w="1701" w:type="dxa"/>
            <w:tcBorders>
              <w:left w:sz="4" w:space="0" w:val="single" w:color="auto"/>
              <w:top w:sz="4" w:space="0" w:val="single" w:color="auto"/>
              <w:right w:sz="4" w:space="0" w:val="single" w:color="auto"/>
              <w:bottom w:sz="4" w:space="0" w:val="single" w:color="auto"/>
            </w:tcBorders>
            <w:hideMark/>
          </w:tcPr>
          <w:p w14:paraId="6e5fcf4f">
            <w:pPr>
              <w:rPr>
                <w:sz w:val="20"/>
              </w:rPr>
              <w:jc w:val="center"/>
              <w:tabs>
                <w:tab w:val="center" w:pos="2552"/>
                <w:tab w:val="left" w:pos="3969"/>
              </w:tabs>
            </w:pPr>
            <w:r>
              <w:rPr>
                <w:sz w:val="20"/>
              </w:rPr>
              <w:t xml:space="preserve">Планируемые сроки устранения</w:t>
            </w:r>
          </w:p>
        </w:tc>
        <w:tc>
          <w:tcPr>
            <w:tcW w:w="1843" w:type="dxa"/>
            <w:tcBorders>
              <w:left w:sz="4" w:space="0" w:val="single" w:color="auto"/>
              <w:top w:sz="4" w:space="0" w:val="single" w:color="auto"/>
              <w:right w:sz="4" w:space="0" w:val="single" w:color="auto"/>
              <w:bottom w:sz="4" w:space="0" w:val="single" w:color="auto"/>
            </w:tcBorders>
          </w:tcPr>
          <w:p w14:paraId="6ca10bb3">
            <w:pPr>
              <w:rPr>
                <w:sz w:val="20"/>
              </w:rPr>
              <w:jc w:val="center"/>
              <w:tabs>
                <w:tab w:val="center" w:pos="2552"/>
                <w:tab w:val="left" w:pos="3969"/>
              </w:tabs>
            </w:pPr>
            <w:r>
              <w:rPr>
                <w:sz w:val="20"/>
              </w:rPr>
              <w:t xml:space="preserve">Условия производства работ</w:t>
            </w:r>
            <w:r>
              <w:rPr>
                <w:sz w:val="20"/>
                <w:vertAlign w:val="superscript"/>
              </w:rPr>
              <w:footnoteReference w:id="14"/>
            </w:r>
          </w:p>
        </w:tc>
        <w:tc>
          <w:tcPr>
            <w:tcW w:w="1559" w:type="dxa"/>
            <w:tcBorders>
              <w:left w:sz="4" w:space="0" w:val="single" w:color="auto"/>
              <w:top w:sz="4" w:space="0" w:val="single" w:color="auto"/>
              <w:right w:sz="4" w:space="0" w:val="single" w:color="auto"/>
              <w:bottom w:sz="4" w:space="0" w:val="single" w:color="auto"/>
            </w:tcBorders>
          </w:tcPr>
          <w:p w14:paraId="794ab18f">
            <w:pPr>
              <w:rPr>
                <w:sz w:val="20"/>
              </w:rPr>
              <w:jc w:val="center"/>
              <w:tabs>
                <w:tab w:val="center" w:pos="2552"/>
                <w:tab w:val="left" w:pos="3969"/>
              </w:tabs>
            </w:pPr>
          </w:p>
          <w:p w14:paraId="418aab91">
            <w:pPr>
              <w:rPr>
                <w:sz w:val="20"/>
              </w:rPr>
              <w:jc w:val="center"/>
              <w:tabs>
                <w:tab w:val="center" w:pos="2552"/>
                <w:tab w:val="left" w:pos="3969"/>
              </w:tabs>
            </w:pPr>
            <w:r>
              <w:rPr>
                <w:sz w:val="20"/>
              </w:rPr>
              <w:t>Примечание</w:t>
            </w:r>
          </w:p>
        </w:tc>
      </w:tr>
      <w:tr>
        <w:tc>
          <w:tcPr>
            <w:tcW w:w="486" w:type="dxa"/>
            <w:tcBorders>
              <w:left w:sz="4" w:space="0" w:val="single" w:color="auto"/>
              <w:top w:sz="4" w:space="0" w:val="single" w:color="auto"/>
              <w:right w:sz="4" w:space="0" w:val="single" w:color="auto"/>
              <w:bottom w:sz="4" w:space="0" w:val="single" w:color="auto"/>
            </w:tcBorders>
          </w:tcPr>
          <w:p w14:paraId="03d3201d">
            <w:pPr>
              <w:rPr>
                <w:sz w:val="20"/>
              </w:rPr>
              <w:jc w:val="left"/>
              <w:tabs>
                <w:tab w:val="center" w:pos="2552"/>
                <w:tab w:val="left" w:pos="3969"/>
              </w:tabs>
            </w:pPr>
          </w:p>
        </w:tc>
        <w:tc>
          <w:tcPr>
            <w:tcW w:w="2203" w:type="dxa"/>
            <w:tcBorders>
              <w:left w:sz="4" w:space="0" w:val="single" w:color="auto"/>
              <w:top w:sz="4" w:space="0" w:val="single" w:color="auto"/>
              <w:right w:sz="4" w:space="0" w:val="single" w:color="auto"/>
              <w:bottom w:sz="4" w:space="0" w:val="single" w:color="auto"/>
            </w:tcBorders>
          </w:tcPr>
          <w:p w14:paraId="55839b3a">
            <w:pPr>
              <w:rPr>
                <w:sz w:val="20"/>
              </w:rPr>
              <w:jc w:val="left"/>
              <w:tabs>
                <w:tab w:val="center" w:pos="2552"/>
                <w:tab w:val="left" w:pos="3969"/>
              </w:tabs>
            </w:pPr>
          </w:p>
        </w:tc>
        <w:tc>
          <w:tcPr>
            <w:tcW w:w="708" w:type="dxa"/>
            <w:tcBorders>
              <w:left w:sz="4" w:space="0" w:val="single" w:color="auto"/>
              <w:top w:sz="4" w:space="0" w:val="single" w:color="auto"/>
              <w:right w:sz="4" w:space="0" w:val="single" w:color="auto"/>
              <w:bottom w:sz="4" w:space="0" w:val="single" w:color="auto"/>
            </w:tcBorders>
          </w:tcPr>
          <w:p w14:paraId="34e6ddbb">
            <w:pPr>
              <w:rPr>
                <w:sz w:val="20"/>
              </w:rPr>
              <w:jc w:val="left"/>
              <w:tabs>
                <w:tab w:val="center" w:pos="2552"/>
                <w:tab w:val="left" w:pos="3969"/>
              </w:tabs>
            </w:pPr>
          </w:p>
        </w:tc>
        <w:tc>
          <w:tcPr>
            <w:tcW w:w="851" w:type="dxa"/>
            <w:tcBorders>
              <w:left w:sz="4" w:space="0" w:val="single" w:color="auto"/>
              <w:top w:sz="4" w:space="0" w:val="single" w:color="auto"/>
              <w:right w:sz="4" w:space="0" w:val="single" w:color="auto"/>
              <w:bottom w:sz="4" w:space="0" w:val="single" w:color="auto"/>
            </w:tcBorders>
          </w:tcPr>
          <w:p w14:paraId="17d52ab9">
            <w:pPr>
              <w:rPr>
                <w:sz w:val="20"/>
              </w:rPr>
              <w:jc w:val="left"/>
              <w:tabs>
                <w:tab w:val="center" w:pos="2552"/>
                <w:tab w:val="left" w:pos="3969"/>
              </w:tabs>
            </w:pPr>
          </w:p>
        </w:tc>
        <w:tc>
          <w:tcPr>
            <w:tcW w:w="1701" w:type="dxa"/>
            <w:tcBorders>
              <w:left w:sz="4" w:space="0" w:val="single" w:color="auto"/>
              <w:top w:sz="4" w:space="0" w:val="single" w:color="auto"/>
              <w:right w:sz="4" w:space="0" w:val="single" w:color="auto"/>
              <w:bottom w:sz="4" w:space="0" w:val="single" w:color="auto"/>
            </w:tcBorders>
          </w:tcPr>
          <w:p w14:paraId="67d4c23d">
            <w:pPr>
              <w:rPr>
                <w:sz w:val="20"/>
              </w:rPr>
              <w:jc w:val="left"/>
              <w:tabs>
                <w:tab w:val="center" w:pos="2552"/>
                <w:tab w:val="left" w:pos="3969"/>
              </w:tabs>
            </w:pPr>
          </w:p>
        </w:tc>
        <w:tc>
          <w:tcPr>
            <w:tcW w:w="1843" w:type="dxa"/>
            <w:tcBorders>
              <w:left w:sz="4" w:space="0" w:val="single" w:color="auto"/>
              <w:top w:sz="4" w:space="0" w:val="single" w:color="auto"/>
              <w:right w:sz="4" w:space="0" w:val="single" w:color="auto"/>
              <w:bottom w:sz="4" w:space="0" w:val="single" w:color="auto"/>
            </w:tcBorders>
          </w:tcPr>
          <w:p w14:paraId="682c7f7d">
            <w:pPr>
              <w:rPr>
                <w:sz w:val="20"/>
              </w:rPr>
              <w:jc w:val="left"/>
              <w:tabs>
                <w:tab w:val="center" w:pos="2552"/>
                <w:tab w:val="left" w:pos="3969"/>
              </w:tabs>
            </w:pPr>
          </w:p>
        </w:tc>
        <w:tc>
          <w:tcPr>
            <w:tcW w:w="1559" w:type="dxa"/>
            <w:tcBorders>
              <w:left w:sz="4" w:space="0" w:val="single" w:color="auto"/>
              <w:top w:sz="4" w:space="0" w:val="single" w:color="auto"/>
              <w:right w:sz="4" w:space="0" w:val="single" w:color="auto"/>
              <w:bottom w:sz="4" w:space="0" w:val="single" w:color="auto"/>
            </w:tcBorders>
          </w:tcPr>
          <w:p w14:paraId="0e23dcbe">
            <w:pPr>
              <w:rPr>
                <w:sz w:val="20"/>
              </w:rPr>
              <w:jc w:val="left"/>
              <w:tabs>
                <w:tab w:val="center" w:pos="2552"/>
                <w:tab w:val="left" w:pos="3969"/>
              </w:tabs>
            </w:pPr>
          </w:p>
        </w:tc>
      </w:tr>
      <w:tr>
        <w:tc>
          <w:tcPr>
            <w:tcW w:w="486" w:type="dxa"/>
            <w:tcBorders>
              <w:left w:sz="4" w:space="0" w:val="single" w:color="auto"/>
              <w:top w:sz="4" w:space="0" w:val="single" w:color="auto"/>
              <w:right w:sz="4" w:space="0" w:val="single" w:color="auto"/>
              <w:bottom w:sz="4" w:space="0" w:val="single" w:color="auto"/>
            </w:tcBorders>
          </w:tcPr>
          <w:p w14:paraId="4e9ae7e0">
            <w:pPr>
              <w:rPr>
                <w:sz w:val="20"/>
              </w:rPr>
              <w:jc w:val="left"/>
              <w:tabs>
                <w:tab w:val="center" w:pos="2552"/>
                <w:tab w:val="left" w:pos="3969"/>
              </w:tabs>
            </w:pPr>
          </w:p>
        </w:tc>
        <w:tc>
          <w:tcPr>
            <w:tcW w:w="2203" w:type="dxa"/>
            <w:tcBorders>
              <w:left w:sz="4" w:space="0" w:val="single" w:color="auto"/>
              <w:top w:sz="4" w:space="0" w:val="single" w:color="auto"/>
              <w:right w:sz="4" w:space="0" w:val="single" w:color="auto"/>
              <w:bottom w:sz="4" w:space="0" w:val="single" w:color="auto"/>
            </w:tcBorders>
          </w:tcPr>
          <w:p w14:paraId="27be6799">
            <w:pPr>
              <w:rPr>
                <w:sz w:val="20"/>
              </w:rPr>
              <w:jc w:val="left"/>
              <w:tabs>
                <w:tab w:val="center" w:pos="2552"/>
                <w:tab w:val="left" w:pos="3969"/>
              </w:tabs>
            </w:pPr>
          </w:p>
        </w:tc>
        <w:tc>
          <w:tcPr>
            <w:tcW w:w="708" w:type="dxa"/>
            <w:tcBorders>
              <w:left w:sz="4" w:space="0" w:val="single" w:color="auto"/>
              <w:top w:sz="4" w:space="0" w:val="single" w:color="auto"/>
              <w:right w:sz="4" w:space="0" w:val="single" w:color="auto"/>
              <w:bottom w:sz="4" w:space="0" w:val="single" w:color="auto"/>
            </w:tcBorders>
          </w:tcPr>
          <w:p w14:paraId="4e992fa6">
            <w:pPr>
              <w:rPr>
                <w:sz w:val="20"/>
              </w:rPr>
              <w:jc w:val="left"/>
              <w:tabs>
                <w:tab w:val="center" w:pos="2552"/>
                <w:tab w:val="left" w:pos="3969"/>
              </w:tabs>
            </w:pPr>
          </w:p>
        </w:tc>
        <w:tc>
          <w:tcPr>
            <w:tcW w:w="851" w:type="dxa"/>
            <w:tcBorders>
              <w:left w:sz="4" w:space="0" w:val="single" w:color="auto"/>
              <w:top w:sz="4" w:space="0" w:val="single" w:color="auto"/>
              <w:right w:sz="4" w:space="0" w:val="single" w:color="auto"/>
              <w:bottom w:sz="4" w:space="0" w:val="single" w:color="auto"/>
            </w:tcBorders>
          </w:tcPr>
          <w:p w14:paraId="65c5cfb0">
            <w:pPr>
              <w:rPr>
                <w:sz w:val="20"/>
              </w:rPr>
              <w:jc w:val="left"/>
              <w:tabs>
                <w:tab w:val="center" w:pos="2552"/>
                <w:tab w:val="left" w:pos="3969"/>
              </w:tabs>
            </w:pPr>
          </w:p>
        </w:tc>
        <w:tc>
          <w:tcPr>
            <w:tcW w:w="1701" w:type="dxa"/>
            <w:tcBorders>
              <w:left w:sz="4" w:space="0" w:val="single" w:color="auto"/>
              <w:top w:sz="4" w:space="0" w:val="single" w:color="auto"/>
              <w:right w:sz="4" w:space="0" w:val="single" w:color="auto"/>
              <w:bottom w:sz="4" w:space="0" w:val="single" w:color="auto"/>
            </w:tcBorders>
          </w:tcPr>
          <w:p w14:paraId="70bd91b7">
            <w:pPr>
              <w:rPr>
                <w:sz w:val="20"/>
              </w:rPr>
              <w:jc w:val="left"/>
              <w:tabs>
                <w:tab w:val="center" w:pos="2552"/>
                <w:tab w:val="left" w:pos="3969"/>
              </w:tabs>
            </w:pPr>
          </w:p>
        </w:tc>
        <w:tc>
          <w:tcPr>
            <w:tcW w:w="1843" w:type="dxa"/>
            <w:tcBorders>
              <w:left w:sz="4" w:space="0" w:val="single" w:color="auto"/>
              <w:top w:sz="4" w:space="0" w:val="single" w:color="auto"/>
              <w:right w:sz="4" w:space="0" w:val="single" w:color="auto"/>
              <w:bottom w:sz="4" w:space="0" w:val="single" w:color="auto"/>
            </w:tcBorders>
          </w:tcPr>
          <w:p w14:paraId="338c0035">
            <w:pPr>
              <w:rPr>
                <w:sz w:val="20"/>
              </w:rPr>
              <w:jc w:val="left"/>
              <w:tabs>
                <w:tab w:val="center" w:pos="2552"/>
                <w:tab w:val="left" w:pos="3969"/>
              </w:tabs>
            </w:pPr>
          </w:p>
        </w:tc>
        <w:tc>
          <w:tcPr>
            <w:tcW w:w="1559" w:type="dxa"/>
            <w:tcBorders>
              <w:left w:sz="4" w:space="0" w:val="single" w:color="auto"/>
              <w:top w:sz="4" w:space="0" w:val="single" w:color="auto"/>
              <w:right w:sz="4" w:space="0" w:val="single" w:color="auto"/>
              <w:bottom w:sz="4" w:space="0" w:val="single" w:color="auto"/>
            </w:tcBorders>
          </w:tcPr>
          <w:p w14:paraId="1cf0cc4b">
            <w:pPr>
              <w:rPr>
                <w:sz w:val="20"/>
              </w:rPr>
              <w:jc w:val="left"/>
              <w:tabs>
                <w:tab w:val="center" w:pos="2552"/>
                <w:tab w:val="left" w:pos="3969"/>
              </w:tabs>
            </w:pPr>
          </w:p>
        </w:tc>
      </w:tr>
      <w:tr>
        <w:tc>
          <w:tcPr>
            <w:tcW w:w="486" w:type="dxa"/>
            <w:tcBorders>
              <w:left w:sz="4" w:space="0" w:val="single" w:color="auto"/>
              <w:top w:sz="4" w:space="0" w:val="single" w:color="auto"/>
              <w:right w:sz="4" w:space="0" w:val="single" w:color="auto"/>
              <w:bottom w:sz="4" w:space="0" w:val="single" w:color="auto"/>
            </w:tcBorders>
          </w:tcPr>
          <w:p w14:paraId="382358f8">
            <w:pPr>
              <w:rPr>
                <w:sz w:val="20"/>
              </w:rPr>
              <w:jc w:val="left"/>
              <w:tabs>
                <w:tab w:val="center" w:pos="2552"/>
                <w:tab w:val="left" w:pos="3969"/>
              </w:tabs>
            </w:pPr>
          </w:p>
        </w:tc>
        <w:tc>
          <w:tcPr>
            <w:tcW w:w="2203" w:type="dxa"/>
            <w:tcBorders>
              <w:left w:sz="4" w:space="0" w:val="single" w:color="auto"/>
              <w:top w:sz="4" w:space="0" w:val="single" w:color="auto"/>
              <w:right w:sz="4" w:space="0" w:val="single" w:color="auto"/>
              <w:bottom w:sz="4" w:space="0" w:val="single" w:color="auto"/>
            </w:tcBorders>
          </w:tcPr>
          <w:p w14:paraId="3f18f650">
            <w:pPr>
              <w:rPr>
                <w:sz w:val="20"/>
              </w:rPr>
              <w:jc w:val="left"/>
              <w:tabs>
                <w:tab w:val="center" w:pos="2552"/>
                <w:tab w:val="left" w:pos="3969"/>
              </w:tabs>
            </w:pPr>
          </w:p>
        </w:tc>
        <w:tc>
          <w:tcPr>
            <w:tcW w:w="708" w:type="dxa"/>
            <w:tcBorders>
              <w:left w:sz="4" w:space="0" w:val="single" w:color="auto"/>
              <w:top w:sz="4" w:space="0" w:val="single" w:color="auto"/>
              <w:right w:sz="4" w:space="0" w:val="single" w:color="auto"/>
              <w:bottom w:sz="4" w:space="0" w:val="single" w:color="auto"/>
            </w:tcBorders>
          </w:tcPr>
          <w:p w14:paraId="3bae3b32">
            <w:pPr>
              <w:rPr>
                <w:sz w:val="20"/>
              </w:rPr>
              <w:jc w:val="left"/>
              <w:tabs>
                <w:tab w:val="center" w:pos="2552"/>
                <w:tab w:val="left" w:pos="3969"/>
              </w:tabs>
            </w:pPr>
          </w:p>
        </w:tc>
        <w:tc>
          <w:tcPr>
            <w:tcW w:w="851" w:type="dxa"/>
            <w:tcBorders>
              <w:left w:sz="4" w:space="0" w:val="single" w:color="auto"/>
              <w:top w:sz="4" w:space="0" w:val="single" w:color="auto"/>
              <w:right w:sz="4" w:space="0" w:val="single" w:color="auto"/>
              <w:bottom w:sz="4" w:space="0" w:val="single" w:color="auto"/>
            </w:tcBorders>
          </w:tcPr>
          <w:p w14:paraId="2621c8ba">
            <w:pPr>
              <w:rPr>
                <w:sz w:val="20"/>
              </w:rPr>
              <w:jc w:val="left"/>
              <w:tabs>
                <w:tab w:val="center" w:pos="2552"/>
                <w:tab w:val="left" w:pos="3969"/>
              </w:tabs>
            </w:pPr>
          </w:p>
        </w:tc>
        <w:tc>
          <w:tcPr>
            <w:tcW w:w="1701" w:type="dxa"/>
            <w:tcBorders>
              <w:left w:sz="4" w:space="0" w:val="single" w:color="auto"/>
              <w:top w:sz="4" w:space="0" w:val="single" w:color="auto"/>
              <w:right w:sz="4" w:space="0" w:val="single" w:color="auto"/>
              <w:bottom w:sz="4" w:space="0" w:val="single" w:color="auto"/>
            </w:tcBorders>
          </w:tcPr>
          <w:p w14:paraId="791e600f">
            <w:pPr>
              <w:rPr>
                <w:sz w:val="20"/>
              </w:rPr>
              <w:jc w:val="left"/>
              <w:tabs>
                <w:tab w:val="center" w:pos="2552"/>
                <w:tab w:val="left" w:pos="3969"/>
              </w:tabs>
            </w:pPr>
          </w:p>
        </w:tc>
        <w:tc>
          <w:tcPr>
            <w:tcW w:w="1843" w:type="dxa"/>
            <w:tcBorders>
              <w:left w:sz="4" w:space="0" w:val="single" w:color="auto"/>
              <w:top w:sz="4" w:space="0" w:val="single" w:color="auto"/>
              <w:right w:sz="4" w:space="0" w:val="single" w:color="auto"/>
              <w:bottom w:sz="4" w:space="0" w:val="single" w:color="auto"/>
            </w:tcBorders>
          </w:tcPr>
          <w:p w14:paraId="1d580d26">
            <w:pPr>
              <w:rPr>
                <w:sz w:val="20"/>
              </w:rPr>
              <w:jc w:val="left"/>
              <w:tabs>
                <w:tab w:val="center" w:pos="2552"/>
                <w:tab w:val="left" w:pos="3969"/>
              </w:tabs>
            </w:pPr>
          </w:p>
        </w:tc>
        <w:tc>
          <w:tcPr>
            <w:tcW w:w="1559" w:type="dxa"/>
            <w:tcBorders>
              <w:left w:sz="4" w:space="0" w:val="single" w:color="auto"/>
              <w:top w:sz="4" w:space="0" w:val="single" w:color="auto"/>
              <w:right w:sz="4" w:space="0" w:val="single" w:color="auto"/>
              <w:bottom w:sz="4" w:space="0" w:val="single" w:color="auto"/>
            </w:tcBorders>
          </w:tcPr>
          <w:p w14:paraId="55fd1b48">
            <w:pPr>
              <w:rPr>
                <w:sz w:val="20"/>
              </w:rPr>
              <w:jc w:val="left"/>
              <w:tabs>
                <w:tab w:val="center" w:pos="2552"/>
                <w:tab w:val="left" w:pos="3969"/>
              </w:tabs>
            </w:pPr>
          </w:p>
        </w:tc>
      </w:tr>
    </w:tbl>
    <w:p w14:paraId="7da3efc6">
      <w:pPr>
        <w:rPr>
          <w:sz w:val="16"/>
        </w:rPr>
        <w:jc w:val="left"/>
        <w:tabs>
          <w:tab w:val="center" w:pos="2552"/>
          <w:tab w:val="left" w:pos="3969"/>
        </w:tabs>
      </w:pPr>
    </w:p>
    <w:p w14:paraId="15328ae6">
      <w:pPr>
        <w:rPr>
          <w:sz w:val="20"/>
        </w:rPr>
        <w:jc w:val="left"/>
        <w:tabs>
          <w:tab w:val="center" w:pos="2552"/>
          <w:tab w:val="left" w:pos="3969"/>
        </w:tabs>
      </w:pPr>
      <w:r>
        <w:rPr>
          <w:sz w:val="20"/>
        </w:rPr>
        <w:t xml:space="preserve"> …..</w:t>
      </w:r>
    </w:p>
    <w:p w14:paraId="4f0758b8">
      <w:pPr>
        <w:rPr>
          <w:sz w:val="20"/>
        </w:rPr>
        <w:jc w:val="left"/>
        <w:tabs>
          <w:tab w:val="center" w:pos="2552"/>
          <w:tab w:val="left" w:pos="3969"/>
        </w:tabs>
      </w:pPr>
      <w:r>
        <w:rPr>
          <w:sz w:val="20"/>
        </w:rPr>
        <w:t xml:space="preserve">Всего ________________________________________ </w:t>
      </w:r>
    </w:p>
    <w:p w14:paraId="67e36967">
      <w:pPr>
        <w:rPr>
          <w:sz w:val="16"/>
        </w:rPr>
        <w:jc w:val="left"/>
        <w:tabs>
          <w:tab w:val="center" w:pos="2552"/>
          <w:tab w:val="left" w:pos="3969"/>
        </w:tabs>
      </w:pPr>
      <w:r>
        <w:rPr>
          <w:sz w:val="16"/>
        </w:rPr>
        <w:t xml:space="preserve">                    (кол-во дефектов)          </w:t>
      </w:r>
      <w:r>
        <w:rPr>
          <w:sz w:val="20"/>
        </w:rPr>
        <w:tab/>
      </w:r>
      <w:r>
        <w:rPr>
          <w:sz w:val="16"/>
        </w:rPr>
        <w:t xml:space="preserve">               (прописью)</w:t>
      </w:r>
    </w:p>
    <w:tbl>
      <w:tblPr>
        <w:tblW w:w="5000" w:type="pct"/>
        <w:tblLayout w:type="fixed"/>
      </w:tblPr>
      <w:tblGrid>
        <w:gridCol w:w="3403"/>
        <w:gridCol w:w="318"/>
        <w:gridCol w:w="2333"/>
        <w:gridCol w:w="319"/>
        <w:gridCol w:w="3196"/>
      </w:tblGrid>
      <w:tr>
        <w:trPr>
          <w:trHeight w:val="409" w:hRule="atLeast"/>
        </w:trPr>
        <w:tc>
          <w:tcPr>
            <w:tcW w:w="3016" w:type="dxa"/>
            <w:vAlign w:val="bottom"/>
          </w:tcPr>
          <w:p w14:paraId="1a4f771a">
            <w:pPr>
              <w:rPr>
                <w:sz w:val="20"/>
              </w:rPr>
              <w:jc w:val="center"/>
              <w:tabs>
                <w:tab w:val="center" w:pos="2552"/>
                <w:tab w:val="left" w:pos="3969"/>
              </w:tabs>
            </w:pPr>
          </w:p>
          <w:p w14:paraId="7598dc63">
            <w:pPr>
              <w:rPr>
                <w:sz w:val="20"/>
              </w:rPr>
              <w:jc w:val="center"/>
              <w:tabs>
                <w:tab w:val="center" w:pos="2552"/>
                <w:tab w:val="left" w:pos="3969"/>
              </w:tabs>
            </w:pPr>
            <w:r>
              <w:rPr>
                <w:sz w:val="20"/>
              </w:rPr>
              <w:t xml:space="preserve">Подписи председателя и членов комиссии:</w:t>
            </w:r>
          </w:p>
          <w:p w14:paraId="044ba7cc">
            <w:pPr>
              <w:rPr>
                <w:sz w:val="20"/>
              </w:rPr>
              <w:jc w:val="center"/>
              <w:tabs>
                <w:tab w:val="center" w:pos="2552"/>
                <w:tab w:val="left" w:pos="3969"/>
              </w:tabs>
            </w:pPr>
            <w:r>
              <w:rPr>
                <w:sz w:val="20"/>
              </w:rPr>
              <w:t>___________________________</w:t>
            </w:r>
          </w:p>
        </w:tc>
        <w:tc>
          <w:tcPr>
            <w:tcW w:w="282" w:type="dxa"/>
            <w:vAlign w:val="bottom"/>
          </w:tcPr>
          <w:p w14:paraId="6570eae3">
            <w:pPr>
              <w:rPr>
                <w:sz w:val="20"/>
              </w:rPr>
              <w:jc w:val="center"/>
              <w:tabs>
                <w:tab w:val="center" w:pos="2552"/>
                <w:tab w:val="left" w:pos="3969"/>
              </w:tabs>
            </w:pPr>
          </w:p>
        </w:tc>
        <w:tc>
          <w:tcPr>
            <w:tcW w:w="2068" w:type="dxa"/>
            <w:vAlign w:val="bottom"/>
            <w:hideMark/>
          </w:tcPr>
          <w:p w14:paraId="37f005fe">
            <w:pPr>
              <w:rPr>
                <w:sz w:val="20"/>
              </w:rPr>
              <w:jc w:val="center"/>
              <w:tabs>
                <w:tab w:val="center" w:pos="2552"/>
                <w:tab w:val="left" w:pos="3969"/>
              </w:tabs>
            </w:pPr>
            <w:r>
              <w:rPr>
                <w:sz w:val="20"/>
              </w:rPr>
              <w:t>__________________</w:t>
            </w:r>
          </w:p>
        </w:tc>
        <w:tc>
          <w:tcPr>
            <w:tcW w:w="283" w:type="dxa"/>
            <w:vAlign w:val="bottom"/>
          </w:tcPr>
          <w:p w14:paraId="0e22c0f6">
            <w:pPr>
              <w:rPr>
                <w:sz w:val="20"/>
              </w:rPr>
              <w:jc w:val="center"/>
              <w:tabs>
                <w:tab w:val="center" w:pos="2552"/>
                <w:tab w:val="left" w:pos="3969"/>
              </w:tabs>
            </w:pPr>
          </w:p>
        </w:tc>
        <w:tc>
          <w:tcPr>
            <w:tcW w:w="2833" w:type="dxa"/>
            <w:vAlign w:val="bottom"/>
            <w:hideMark/>
          </w:tcPr>
          <w:p w14:paraId="66514f1e">
            <w:pPr>
              <w:rPr>
                <w:sz w:val="20"/>
              </w:rPr>
              <w:jc w:val="center"/>
              <w:tabs>
                <w:tab w:val="center" w:pos="2552"/>
                <w:tab w:val="left" w:pos="3969"/>
              </w:tabs>
            </w:pPr>
            <w:r>
              <w:rPr>
                <w:sz w:val="20"/>
              </w:rPr>
              <w:t>__________________________</w:t>
            </w:r>
          </w:p>
        </w:tc>
      </w:tr>
      <w:tr>
        <w:tc>
          <w:tcPr>
            <w:tcW w:w="3016" w:type="dxa"/>
            <w:hideMark/>
          </w:tcPr>
          <w:p w14:paraId="5530fafb">
            <w:pPr>
              <w:rPr>
                <w:sz w:val="16"/>
              </w:rPr>
              <w:jc w:val="center"/>
              <w:tabs>
                <w:tab w:val="center" w:pos="2552"/>
                <w:tab w:val="left" w:pos="3969"/>
              </w:tabs>
            </w:pPr>
            <w:r>
              <w:rPr>
                <w:sz w:val="16"/>
              </w:rPr>
              <w:t>(должность)</w:t>
            </w:r>
          </w:p>
        </w:tc>
        <w:tc>
          <w:tcPr>
            <w:tcW w:w="282" w:type="dxa"/>
          </w:tcPr>
          <w:p w14:paraId="53195b28">
            <w:pPr>
              <w:rPr>
                <w:sz w:val="16"/>
              </w:rPr>
              <w:jc w:val="center"/>
              <w:tabs>
                <w:tab w:val="center" w:pos="2552"/>
                <w:tab w:val="left" w:pos="3969"/>
              </w:tabs>
            </w:pPr>
          </w:p>
        </w:tc>
        <w:tc>
          <w:tcPr>
            <w:tcW w:w="2068" w:type="dxa"/>
            <w:hideMark/>
          </w:tcPr>
          <w:p w14:paraId="0ecadd8f">
            <w:pPr>
              <w:rPr>
                <w:sz w:val="16"/>
              </w:rPr>
              <w:jc w:val="center"/>
              <w:tabs>
                <w:tab w:val="center" w:pos="2552"/>
                <w:tab w:val="left" w:pos="3969"/>
              </w:tabs>
            </w:pPr>
            <w:r>
              <w:rPr>
                <w:sz w:val="16"/>
              </w:rPr>
              <w:t>(подпись)</w:t>
            </w:r>
          </w:p>
        </w:tc>
        <w:tc>
          <w:tcPr>
            <w:tcW w:w="283" w:type="dxa"/>
          </w:tcPr>
          <w:p w14:paraId="17a26a21">
            <w:pPr>
              <w:rPr>
                <w:sz w:val="16"/>
              </w:rPr>
              <w:jc w:val="center"/>
              <w:tabs>
                <w:tab w:val="center" w:pos="2552"/>
                <w:tab w:val="left" w:pos="3969"/>
              </w:tabs>
            </w:pPr>
          </w:p>
        </w:tc>
        <w:tc>
          <w:tcPr>
            <w:tcW w:w="2833" w:type="dxa"/>
            <w:hideMark/>
          </w:tcPr>
          <w:p w14:paraId="4cce29c9">
            <w:pPr>
              <w:rPr>
                <w:sz w:val="16"/>
              </w:rPr>
              <w:jc w:val="center"/>
              <w:tabs>
                <w:tab w:val="center" w:pos="2552"/>
                <w:tab w:val="left" w:pos="3969"/>
              </w:tabs>
            </w:pPr>
            <w:r>
              <w:rPr>
                <w:sz w:val="16"/>
              </w:rPr>
              <w:t xml:space="preserve">(расшифровка подписи)</w:t>
            </w:r>
          </w:p>
        </w:tc>
      </w:tr>
      <w:tr>
        <w:trPr>
          <w:trHeight w:val="409" w:hRule="atLeast"/>
        </w:trPr>
        <w:tc>
          <w:tcPr>
            <w:tcW w:w="3016" w:type="dxa"/>
            <w:vAlign w:val="bottom"/>
            <w:hideMark/>
          </w:tcPr>
          <w:p w14:paraId="762436ea">
            <w:pPr>
              <w:rPr>
                <w:sz w:val="20"/>
              </w:rPr>
              <w:jc w:val="center"/>
              <w:tabs>
                <w:tab w:val="center" w:pos="2552"/>
                <w:tab w:val="left" w:pos="3969"/>
              </w:tabs>
            </w:pPr>
            <w:r>
              <w:rPr>
                <w:sz w:val="20"/>
              </w:rPr>
              <w:t>_________________________</w:t>
            </w:r>
          </w:p>
        </w:tc>
        <w:tc>
          <w:tcPr>
            <w:tcW w:w="282" w:type="dxa"/>
            <w:vAlign w:val="bottom"/>
          </w:tcPr>
          <w:p w14:paraId="665baf35">
            <w:pPr>
              <w:rPr>
                <w:sz w:val="20"/>
              </w:rPr>
              <w:jc w:val="center"/>
              <w:tabs>
                <w:tab w:val="center" w:pos="2552"/>
                <w:tab w:val="left" w:pos="3969"/>
              </w:tabs>
            </w:pPr>
          </w:p>
        </w:tc>
        <w:tc>
          <w:tcPr>
            <w:tcW w:w="2068" w:type="dxa"/>
            <w:vAlign w:val="bottom"/>
            <w:hideMark/>
          </w:tcPr>
          <w:p w14:paraId="665d7c5d">
            <w:pPr>
              <w:rPr>
                <w:sz w:val="20"/>
              </w:rPr>
              <w:jc w:val="center"/>
              <w:tabs>
                <w:tab w:val="center" w:pos="2552"/>
                <w:tab w:val="left" w:pos="3969"/>
              </w:tabs>
            </w:pPr>
            <w:r>
              <w:rPr>
                <w:sz w:val="20"/>
              </w:rPr>
              <w:t>__________________</w:t>
            </w:r>
          </w:p>
        </w:tc>
        <w:tc>
          <w:tcPr>
            <w:tcW w:w="283" w:type="dxa"/>
            <w:vAlign w:val="bottom"/>
          </w:tcPr>
          <w:p w14:paraId="2b78dc25">
            <w:pPr>
              <w:rPr>
                <w:sz w:val="20"/>
              </w:rPr>
              <w:jc w:val="center"/>
              <w:tabs>
                <w:tab w:val="center" w:pos="2552"/>
                <w:tab w:val="left" w:pos="3969"/>
              </w:tabs>
            </w:pPr>
          </w:p>
        </w:tc>
        <w:tc>
          <w:tcPr>
            <w:tcW w:w="2833" w:type="dxa"/>
            <w:vAlign w:val="bottom"/>
            <w:hideMark/>
          </w:tcPr>
          <w:p w14:paraId="56a2418b">
            <w:pPr>
              <w:rPr>
                <w:sz w:val="20"/>
              </w:rPr>
              <w:jc w:val="center"/>
              <w:tabs>
                <w:tab w:val="center" w:pos="2552"/>
                <w:tab w:val="left" w:pos="3969"/>
              </w:tabs>
            </w:pPr>
            <w:r>
              <w:rPr>
                <w:sz w:val="20"/>
              </w:rPr>
              <w:t>__________________________</w:t>
            </w:r>
          </w:p>
        </w:tc>
      </w:tr>
      <w:tr>
        <w:tc>
          <w:tcPr>
            <w:tcW w:w="3016" w:type="dxa"/>
            <w:hideMark/>
          </w:tcPr>
          <w:p w14:paraId="483da95e">
            <w:pPr>
              <w:rPr>
                <w:sz w:val="16"/>
              </w:rPr>
              <w:jc w:val="center"/>
              <w:tabs>
                <w:tab w:val="center" w:pos="2552"/>
                <w:tab w:val="left" w:pos="3969"/>
              </w:tabs>
            </w:pPr>
            <w:r>
              <w:rPr>
                <w:sz w:val="16"/>
              </w:rPr>
              <w:t>(должность)</w:t>
            </w:r>
          </w:p>
        </w:tc>
        <w:tc>
          <w:tcPr>
            <w:tcW w:w="282" w:type="dxa"/>
          </w:tcPr>
          <w:p w14:paraId="0097476e">
            <w:pPr>
              <w:rPr>
                <w:sz w:val="16"/>
              </w:rPr>
              <w:jc w:val="center"/>
              <w:tabs>
                <w:tab w:val="center" w:pos="2552"/>
                <w:tab w:val="left" w:pos="3969"/>
              </w:tabs>
            </w:pPr>
          </w:p>
        </w:tc>
        <w:tc>
          <w:tcPr>
            <w:tcW w:w="2068" w:type="dxa"/>
            <w:hideMark/>
          </w:tcPr>
          <w:p w14:paraId="469bf6fd">
            <w:pPr>
              <w:rPr>
                <w:sz w:val="16"/>
              </w:rPr>
              <w:jc w:val="center"/>
              <w:tabs>
                <w:tab w:val="center" w:pos="2552"/>
                <w:tab w:val="left" w:pos="3969"/>
              </w:tabs>
            </w:pPr>
            <w:r>
              <w:rPr>
                <w:sz w:val="16"/>
              </w:rPr>
              <w:t>(подпись)</w:t>
            </w:r>
          </w:p>
        </w:tc>
        <w:tc>
          <w:tcPr>
            <w:tcW w:w="283" w:type="dxa"/>
          </w:tcPr>
          <w:p w14:paraId="685f324f">
            <w:pPr>
              <w:rPr>
                <w:sz w:val="16"/>
              </w:rPr>
              <w:jc w:val="center"/>
              <w:tabs>
                <w:tab w:val="center" w:pos="2552"/>
                <w:tab w:val="left" w:pos="3969"/>
              </w:tabs>
            </w:pPr>
          </w:p>
        </w:tc>
        <w:tc>
          <w:tcPr>
            <w:tcW w:w="2833" w:type="dxa"/>
            <w:hideMark/>
          </w:tcPr>
          <w:p w14:paraId="2719e34f">
            <w:pPr>
              <w:rPr>
                <w:sz w:val="16"/>
              </w:rPr>
              <w:jc w:val="center"/>
              <w:tabs>
                <w:tab w:val="center" w:pos="2552"/>
                <w:tab w:val="left" w:pos="3969"/>
              </w:tabs>
            </w:pPr>
            <w:r>
              <w:rPr>
                <w:sz w:val="16"/>
              </w:rPr>
              <w:t xml:space="preserve">(расшифровка подписи)</w:t>
            </w:r>
          </w:p>
        </w:tc>
      </w:tr>
      <w:tr>
        <w:trPr>
          <w:trHeight w:val="409" w:hRule="atLeast"/>
        </w:trPr>
        <w:tc>
          <w:tcPr>
            <w:tcW w:w="3016" w:type="dxa"/>
            <w:vAlign w:val="bottom"/>
            <w:hideMark/>
          </w:tcPr>
          <w:p w14:paraId="449d6a6f">
            <w:pPr>
              <w:rPr>
                <w:sz w:val="20"/>
              </w:rPr>
              <w:jc w:val="center"/>
              <w:tabs>
                <w:tab w:val="center" w:pos="2552"/>
                <w:tab w:val="left" w:pos="3969"/>
              </w:tabs>
            </w:pPr>
            <w:r>
              <w:rPr>
                <w:sz w:val="20"/>
              </w:rPr>
              <w:t>____________________________</w:t>
            </w:r>
          </w:p>
        </w:tc>
        <w:tc>
          <w:tcPr>
            <w:tcW w:w="282" w:type="dxa"/>
            <w:vAlign w:val="bottom"/>
          </w:tcPr>
          <w:p w14:paraId="6608f804">
            <w:pPr>
              <w:rPr>
                <w:sz w:val="20"/>
              </w:rPr>
              <w:jc w:val="center"/>
              <w:tabs>
                <w:tab w:val="center" w:pos="2552"/>
                <w:tab w:val="left" w:pos="3969"/>
              </w:tabs>
            </w:pPr>
          </w:p>
        </w:tc>
        <w:tc>
          <w:tcPr>
            <w:tcW w:w="2068" w:type="dxa"/>
            <w:vAlign w:val="bottom"/>
            <w:hideMark/>
          </w:tcPr>
          <w:p w14:paraId="011fad8a">
            <w:pPr>
              <w:rPr>
                <w:sz w:val="20"/>
              </w:rPr>
              <w:jc w:val="center"/>
              <w:tabs>
                <w:tab w:val="center" w:pos="2552"/>
                <w:tab w:val="left" w:pos="3969"/>
              </w:tabs>
            </w:pPr>
            <w:r>
              <w:rPr>
                <w:sz w:val="20"/>
              </w:rPr>
              <w:t>__________________</w:t>
            </w:r>
          </w:p>
        </w:tc>
        <w:tc>
          <w:tcPr>
            <w:tcW w:w="283" w:type="dxa"/>
            <w:vAlign w:val="bottom"/>
          </w:tcPr>
          <w:p w14:paraId="375132d1">
            <w:pPr>
              <w:rPr>
                <w:sz w:val="20"/>
              </w:rPr>
              <w:jc w:val="center"/>
              <w:tabs>
                <w:tab w:val="center" w:pos="2552"/>
                <w:tab w:val="left" w:pos="3969"/>
              </w:tabs>
            </w:pPr>
          </w:p>
        </w:tc>
        <w:tc>
          <w:tcPr>
            <w:tcW w:w="2833" w:type="dxa"/>
            <w:vAlign w:val="bottom"/>
            <w:hideMark/>
          </w:tcPr>
          <w:p w14:paraId="411751cc">
            <w:pPr>
              <w:rPr>
                <w:sz w:val="20"/>
              </w:rPr>
              <w:jc w:val="center"/>
              <w:tabs>
                <w:tab w:val="center" w:pos="2552"/>
                <w:tab w:val="left" w:pos="3969"/>
              </w:tabs>
            </w:pPr>
            <w:r>
              <w:rPr>
                <w:sz w:val="20"/>
              </w:rPr>
              <w:t>__________________________</w:t>
            </w:r>
          </w:p>
        </w:tc>
      </w:tr>
      <w:tr>
        <w:tc>
          <w:tcPr>
            <w:tcW w:w="3016" w:type="dxa"/>
            <w:hideMark/>
          </w:tcPr>
          <w:p w14:paraId="29d877c6">
            <w:pPr>
              <w:rPr>
                <w:sz w:val="16"/>
              </w:rPr>
              <w:jc w:val="center"/>
              <w:tabs>
                <w:tab w:val="center" w:pos="2552"/>
                <w:tab w:val="left" w:pos="3969"/>
              </w:tabs>
            </w:pPr>
            <w:r>
              <w:rPr>
                <w:sz w:val="16"/>
              </w:rPr>
              <w:t>(должность)</w:t>
            </w:r>
          </w:p>
        </w:tc>
        <w:tc>
          <w:tcPr>
            <w:tcW w:w="282" w:type="dxa"/>
          </w:tcPr>
          <w:p w14:paraId="7077b6f3">
            <w:pPr>
              <w:rPr>
                <w:sz w:val="16"/>
              </w:rPr>
              <w:jc w:val="center"/>
              <w:tabs>
                <w:tab w:val="center" w:pos="2552"/>
                <w:tab w:val="left" w:pos="3969"/>
              </w:tabs>
            </w:pPr>
          </w:p>
        </w:tc>
        <w:tc>
          <w:tcPr>
            <w:tcW w:w="2068" w:type="dxa"/>
            <w:hideMark/>
          </w:tcPr>
          <w:p w14:paraId="3bb2882e">
            <w:pPr>
              <w:rPr>
                <w:sz w:val="16"/>
              </w:rPr>
              <w:jc w:val="center"/>
              <w:tabs>
                <w:tab w:val="center" w:pos="2552"/>
                <w:tab w:val="left" w:pos="3969"/>
              </w:tabs>
            </w:pPr>
            <w:r>
              <w:rPr>
                <w:sz w:val="16"/>
              </w:rPr>
              <w:t>(подпись)</w:t>
            </w:r>
          </w:p>
        </w:tc>
        <w:tc>
          <w:tcPr>
            <w:tcW w:w="283" w:type="dxa"/>
          </w:tcPr>
          <w:p w14:paraId="4b1f28f3">
            <w:pPr>
              <w:rPr>
                <w:sz w:val="16"/>
              </w:rPr>
              <w:jc w:val="center"/>
              <w:tabs>
                <w:tab w:val="center" w:pos="2552"/>
                <w:tab w:val="left" w:pos="3969"/>
              </w:tabs>
            </w:pPr>
          </w:p>
        </w:tc>
        <w:tc>
          <w:tcPr>
            <w:tcW w:w="2833" w:type="dxa"/>
            <w:hideMark/>
          </w:tcPr>
          <w:p w14:paraId="0572bcc3">
            <w:pPr>
              <w:rPr>
                <w:sz w:val="16"/>
              </w:rPr>
              <w:jc w:val="center"/>
              <w:tabs>
                <w:tab w:val="center" w:pos="2552"/>
                <w:tab w:val="left" w:pos="3969"/>
              </w:tabs>
            </w:pPr>
            <w:r>
              <w:rPr>
                <w:sz w:val="16"/>
              </w:rPr>
              <w:t xml:space="preserve">(расшифровка подписи)</w:t>
            </w:r>
          </w:p>
        </w:tc>
      </w:tr>
      <w:tr>
        <w:trPr>
          <w:trHeight w:val="409" w:hRule="atLeast"/>
        </w:trPr>
        <w:tc>
          <w:tcPr>
            <w:tcW w:w="3016" w:type="dxa"/>
            <w:vAlign w:val="bottom"/>
            <w:hideMark/>
          </w:tcPr>
          <w:p w14:paraId="6fa82ad7">
            <w:pPr>
              <w:rPr>
                <w:sz w:val="20"/>
              </w:rPr>
              <w:jc w:val="center"/>
              <w:tabs>
                <w:tab w:val="center" w:pos="2552"/>
                <w:tab w:val="left" w:pos="3969"/>
              </w:tabs>
            </w:pPr>
            <w:r>
              <w:rPr>
                <w:sz w:val="20"/>
              </w:rPr>
              <w:t>____________________________</w:t>
            </w:r>
          </w:p>
        </w:tc>
        <w:tc>
          <w:tcPr>
            <w:tcW w:w="282" w:type="dxa"/>
            <w:vAlign w:val="bottom"/>
          </w:tcPr>
          <w:p w14:paraId="21806e9f">
            <w:pPr>
              <w:rPr>
                <w:sz w:val="20"/>
              </w:rPr>
              <w:jc w:val="center"/>
              <w:tabs>
                <w:tab w:val="center" w:pos="2552"/>
                <w:tab w:val="left" w:pos="3969"/>
              </w:tabs>
            </w:pPr>
          </w:p>
        </w:tc>
        <w:tc>
          <w:tcPr>
            <w:tcW w:w="2068" w:type="dxa"/>
            <w:vAlign w:val="bottom"/>
            <w:hideMark/>
          </w:tcPr>
          <w:p w14:paraId="57208e9f">
            <w:pPr>
              <w:rPr>
                <w:sz w:val="20"/>
              </w:rPr>
              <w:jc w:val="center"/>
              <w:tabs>
                <w:tab w:val="center" w:pos="2552"/>
                <w:tab w:val="left" w:pos="3969"/>
              </w:tabs>
            </w:pPr>
            <w:r>
              <w:rPr>
                <w:sz w:val="20"/>
              </w:rPr>
              <w:t>__________________</w:t>
            </w:r>
          </w:p>
        </w:tc>
        <w:tc>
          <w:tcPr>
            <w:tcW w:w="283" w:type="dxa"/>
            <w:vAlign w:val="bottom"/>
          </w:tcPr>
          <w:p w14:paraId="170c40d5">
            <w:pPr>
              <w:rPr>
                <w:sz w:val="20"/>
              </w:rPr>
              <w:jc w:val="center"/>
              <w:tabs>
                <w:tab w:val="center" w:pos="2552"/>
                <w:tab w:val="left" w:pos="3969"/>
              </w:tabs>
            </w:pPr>
          </w:p>
        </w:tc>
        <w:tc>
          <w:tcPr>
            <w:tcW w:w="2833" w:type="dxa"/>
            <w:vAlign w:val="bottom"/>
            <w:hideMark/>
          </w:tcPr>
          <w:p w14:paraId="4c1fe167">
            <w:pPr>
              <w:rPr>
                <w:sz w:val="20"/>
              </w:rPr>
              <w:jc w:val="center"/>
              <w:tabs>
                <w:tab w:val="center" w:pos="2552"/>
                <w:tab w:val="left" w:pos="3969"/>
              </w:tabs>
            </w:pPr>
            <w:r>
              <w:rPr>
                <w:sz w:val="20"/>
              </w:rPr>
              <w:t>__________________________</w:t>
            </w:r>
          </w:p>
        </w:tc>
      </w:tr>
      <w:tr>
        <w:tc>
          <w:tcPr>
            <w:tcW w:w="3016" w:type="dxa"/>
            <w:hideMark/>
          </w:tcPr>
          <w:p w14:paraId="5421461b">
            <w:pPr>
              <w:rPr>
                <w:sz w:val="16"/>
              </w:rPr>
              <w:jc w:val="center"/>
              <w:tabs>
                <w:tab w:val="center" w:pos="2552"/>
                <w:tab w:val="left" w:pos="3969"/>
              </w:tabs>
            </w:pPr>
            <w:r>
              <w:rPr>
                <w:sz w:val="16"/>
              </w:rPr>
              <w:t>(должность)</w:t>
            </w:r>
          </w:p>
        </w:tc>
        <w:tc>
          <w:tcPr>
            <w:tcW w:w="282" w:type="dxa"/>
          </w:tcPr>
          <w:p w14:paraId="1b8b54d9">
            <w:pPr>
              <w:rPr>
                <w:sz w:val="16"/>
              </w:rPr>
              <w:jc w:val="center"/>
              <w:tabs>
                <w:tab w:val="center" w:pos="2552"/>
                <w:tab w:val="left" w:pos="3969"/>
              </w:tabs>
            </w:pPr>
          </w:p>
        </w:tc>
        <w:tc>
          <w:tcPr>
            <w:tcW w:w="2068" w:type="dxa"/>
            <w:hideMark/>
          </w:tcPr>
          <w:p w14:paraId="4b42d6e8">
            <w:pPr>
              <w:rPr>
                <w:sz w:val="16"/>
              </w:rPr>
              <w:jc w:val="center"/>
              <w:tabs>
                <w:tab w:val="center" w:pos="2552"/>
                <w:tab w:val="left" w:pos="3969"/>
              </w:tabs>
            </w:pPr>
            <w:r>
              <w:rPr>
                <w:sz w:val="16"/>
              </w:rPr>
              <w:t>(подпись)</w:t>
            </w:r>
          </w:p>
        </w:tc>
        <w:tc>
          <w:tcPr>
            <w:tcW w:w="283" w:type="dxa"/>
          </w:tcPr>
          <w:p w14:paraId="5e3b6675">
            <w:pPr>
              <w:rPr>
                <w:sz w:val="16"/>
              </w:rPr>
              <w:jc w:val="center"/>
              <w:tabs>
                <w:tab w:val="center" w:pos="2552"/>
                <w:tab w:val="left" w:pos="3969"/>
              </w:tabs>
            </w:pPr>
          </w:p>
        </w:tc>
        <w:tc>
          <w:tcPr>
            <w:tcW w:w="2833" w:type="dxa"/>
            <w:hideMark/>
          </w:tcPr>
          <w:p w14:paraId="27d69117">
            <w:pPr>
              <w:rPr>
                <w:sz w:val="16"/>
              </w:rPr>
              <w:jc w:val="center"/>
              <w:tabs>
                <w:tab w:val="center" w:pos="2552"/>
                <w:tab w:val="left" w:pos="3969"/>
              </w:tabs>
            </w:pPr>
            <w:r>
              <w:rPr>
                <w:sz w:val="16"/>
              </w:rPr>
              <w:t xml:space="preserve">(расшифровка подписи)</w:t>
            </w:r>
          </w:p>
        </w:tc>
      </w:tr>
    </w:tbl>
    <w:p w14:paraId="35fe7c30">
      <w:pPr>
        <w:rPr>
          <w:sz w:val="20"/>
        </w:rPr>
        <w:jc w:val="left"/>
        <w:tabs>
          <w:tab w:val="center" w:pos="2552"/>
          <w:tab w:val="left" w:pos="3969"/>
        </w:tabs>
      </w:pPr>
    </w:p>
    <w:tbl>
      <w:tblPr>
        <w:tblW w:w="4432" w:type="pct"/>
        <w:tblLayout w:type="fixed"/>
      </w:tblPr>
      <w:tblGrid>
        <w:gridCol w:w="3016"/>
        <w:gridCol w:w="282"/>
        <w:gridCol w:w="2068"/>
        <w:gridCol w:w="283"/>
        <w:gridCol w:w="2833"/>
      </w:tblGrid>
      <w:tr>
        <w:trPr>
          <w:trHeight w:val="409" w:hRule="atLeast"/>
        </w:trPr>
        <w:tc>
          <w:tcPr>
            <w:tcW w:w="3016" w:type="dxa"/>
            <w:vAlign w:val="bottom"/>
            <w:hideMark/>
          </w:tcPr>
          <w:p w14:paraId="7eef1613">
            <w:pPr>
              <w:rPr>
                <w:sz w:val="20"/>
              </w:rPr>
              <w:jc w:val="center"/>
              <w:tabs>
                <w:tab w:val="center" w:pos="2552"/>
                <w:tab w:val="left" w:pos="3969"/>
              </w:tabs>
            </w:pPr>
            <w:r>
              <w:rPr>
                <w:sz w:val="20"/>
              </w:rPr>
              <w:t xml:space="preserve">Подписи председателя и членов комиссии:</w:t>
            </w:r>
          </w:p>
          <w:p w14:paraId="352ed289">
            <w:pPr>
              <w:rPr>
                <w:sz w:val="20"/>
              </w:rPr>
              <w:jc w:val="center"/>
              <w:tabs>
                <w:tab w:val="center" w:pos="2552"/>
                <w:tab w:val="left" w:pos="3969"/>
              </w:tabs>
            </w:pPr>
            <w:r>
              <w:rPr>
                <w:sz w:val="20"/>
              </w:rPr>
              <w:t>___________________________</w:t>
            </w:r>
          </w:p>
        </w:tc>
        <w:tc>
          <w:tcPr>
            <w:tcW w:w="282" w:type="dxa"/>
            <w:vAlign w:val="bottom"/>
          </w:tcPr>
          <w:p w14:paraId="604fa084">
            <w:pPr>
              <w:rPr>
                <w:sz w:val="20"/>
              </w:rPr>
              <w:jc w:val="center"/>
              <w:tabs>
                <w:tab w:val="center" w:pos="2552"/>
                <w:tab w:val="left" w:pos="3969"/>
              </w:tabs>
            </w:pPr>
          </w:p>
        </w:tc>
        <w:tc>
          <w:tcPr>
            <w:tcW w:w="2068" w:type="dxa"/>
            <w:vAlign w:val="bottom"/>
            <w:hideMark/>
          </w:tcPr>
          <w:p w14:paraId="69cde47b">
            <w:pPr>
              <w:rPr>
                <w:sz w:val="20"/>
              </w:rPr>
              <w:jc w:val="center"/>
              <w:tabs>
                <w:tab w:val="center" w:pos="2552"/>
                <w:tab w:val="left" w:pos="3969"/>
              </w:tabs>
            </w:pPr>
            <w:r>
              <w:rPr>
                <w:sz w:val="20"/>
              </w:rPr>
              <w:t>__________________</w:t>
            </w:r>
          </w:p>
        </w:tc>
        <w:tc>
          <w:tcPr>
            <w:tcW w:w="283" w:type="dxa"/>
            <w:vAlign w:val="bottom"/>
          </w:tcPr>
          <w:p w14:paraId="1ac33e8b">
            <w:pPr>
              <w:rPr>
                <w:sz w:val="20"/>
              </w:rPr>
              <w:jc w:val="center"/>
              <w:tabs>
                <w:tab w:val="center" w:pos="2552"/>
                <w:tab w:val="left" w:pos="3969"/>
              </w:tabs>
            </w:pPr>
          </w:p>
        </w:tc>
        <w:tc>
          <w:tcPr>
            <w:tcW w:w="2833" w:type="dxa"/>
            <w:vAlign w:val="bottom"/>
            <w:hideMark/>
          </w:tcPr>
          <w:p w14:paraId="4f4317a3">
            <w:pPr>
              <w:rPr>
                <w:sz w:val="20"/>
              </w:rPr>
              <w:jc w:val="center"/>
              <w:tabs>
                <w:tab w:val="center" w:pos="2552"/>
                <w:tab w:val="left" w:pos="3969"/>
              </w:tabs>
            </w:pPr>
            <w:r>
              <w:rPr>
                <w:sz w:val="20"/>
              </w:rPr>
              <w:t>__________________________</w:t>
            </w:r>
          </w:p>
        </w:tc>
      </w:tr>
      <w:tr>
        <w:tc>
          <w:tcPr>
            <w:tcW w:w="3016" w:type="dxa"/>
            <w:hideMark/>
          </w:tcPr>
          <w:p w14:paraId="6e0db645">
            <w:pPr>
              <w:rPr>
                <w:sz w:val="16"/>
              </w:rPr>
              <w:jc w:val="center"/>
              <w:tabs>
                <w:tab w:val="center" w:pos="2552"/>
                <w:tab w:val="left" w:pos="3969"/>
              </w:tabs>
            </w:pPr>
            <w:r>
              <w:rPr>
                <w:sz w:val="16"/>
              </w:rPr>
              <w:t>(должность)</w:t>
            </w:r>
          </w:p>
        </w:tc>
        <w:tc>
          <w:tcPr>
            <w:tcW w:w="282" w:type="dxa"/>
          </w:tcPr>
          <w:p w14:paraId="1f16739f">
            <w:pPr>
              <w:rPr>
                <w:sz w:val="16"/>
              </w:rPr>
              <w:jc w:val="center"/>
              <w:tabs>
                <w:tab w:val="center" w:pos="2552"/>
                <w:tab w:val="left" w:pos="3969"/>
              </w:tabs>
            </w:pPr>
          </w:p>
        </w:tc>
        <w:tc>
          <w:tcPr>
            <w:tcW w:w="2068" w:type="dxa"/>
            <w:hideMark/>
          </w:tcPr>
          <w:p w14:paraId="3b5e6ca9">
            <w:pPr>
              <w:rPr>
                <w:sz w:val="16"/>
              </w:rPr>
              <w:jc w:val="center"/>
              <w:tabs>
                <w:tab w:val="center" w:pos="2552"/>
                <w:tab w:val="left" w:pos="3969"/>
              </w:tabs>
            </w:pPr>
            <w:r>
              <w:rPr>
                <w:sz w:val="16"/>
              </w:rPr>
              <w:t>(подпись)</w:t>
            </w:r>
          </w:p>
        </w:tc>
        <w:tc>
          <w:tcPr>
            <w:tcW w:w="283" w:type="dxa"/>
          </w:tcPr>
          <w:p w14:paraId="307b5754">
            <w:pPr>
              <w:rPr>
                <w:sz w:val="16"/>
              </w:rPr>
              <w:jc w:val="center"/>
              <w:tabs>
                <w:tab w:val="center" w:pos="2552"/>
                <w:tab w:val="left" w:pos="3969"/>
              </w:tabs>
            </w:pPr>
          </w:p>
        </w:tc>
        <w:tc>
          <w:tcPr>
            <w:tcW w:w="2833" w:type="dxa"/>
            <w:hideMark/>
          </w:tcPr>
          <w:p w14:paraId="06d1f362">
            <w:pPr>
              <w:rPr>
                <w:sz w:val="16"/>
              </w:rPr>
              <w:jc w:val="center"/>
              <w:tabs>
                <w:tab w:val="center" w:pos="2552"/>
                <w:tab w:val="left" w:pos="3969"/>
              </w:tabs>
            </w:pPr>
            <w:r>
              <w:rPr>
                <w:sz w:val="16"/>
              </w:rPr>
              <w:t xml:space="preserve">(расшифровка подписи)</w:t>
            </w:r>
          </w:p>
        </w:tc>
      </w:tr>
      <w:tr>
        <w:trPr>
          <w:trHeight w:val="409" w:hRule="atLeast"/>
        </w:trPr>
        <w:tc>
          <w:tcPr>
            <w:tcW w:w="3016" w:type="dxa"/>
            <w:vAlign w:val="bottom"/>
            <w:hideMark/>
          </w:tcPr>
          <w:p w14:paraId="2b024950">
            <w:pPr>
              <w:rPr>
                <w:sz w:val="20"/>
              </w:rPr>
              <w:jc w:val="center"/>
              <w:tabs>
                <w:tab w:val="center" w:pos="2552"/>
                <w:tab w:val="left" w:pos="3969"/>
              </w:tabs>
            </w:pPr>
            <w:r>
              <w:rPr>
                <w:sz w:val="20"/>
              </w:rPr>
              <w:t>_________________________</w:t>
            </w:r>
          </w:p>
        </w:tc>
        <w:tc>
          <w:tcPr>
            <w:tcW w:w="282" w:type="dxa"/>
            <w:vAlign w:val="bottom"/>
          </w:tcPr>
          <w:p w14:paraId="11c34b7f">
            <w:pPr>
              <w:rPr>
                <w:sz w:val="20"/>
              </w:rPr>
              <w:jc w:val="center"/>
              <w:tabs>
                <w:tab w:val="center" w:pos="2552"/>
                <w:tab w:val="left" w:pos="3969"/>
              </w:tabs>
            </w:pPr>
          </w:p>
        </w:tc>
        <w:tc>
          <w:tcPr>
            <w:tcW w:w="2068" w:type="dxa"/>
            <w:vAlign w:val="bottom"/>
            <w:hideMark/>
          </w:tcPr>
          <w:p w14:paraId="0c33faea">
            <w:pPr>
              <w:rPr>
                <w:sz w:val="20"/>
              </w:rPr>
              <w:jc w:val="center"/>
              <w:tabs>
                <w:tab w:val="center" w:pos="2552"/>
                <w:tab w:val="left" w:pos="3969"/>
              </w:tabs>
            </w:pPr>
            <w:r>
              <w:rPr>
                <w:sz w:val="20"/>
              </w:rPr>
              <w:t>__________________</w:t>
            </w:r>
          </w:p>
        </w:tc>
        <w:tc>
          <w:tcPr>
            <w:tcW w:w="283" w:type="dxa"/>
            <w:vAlign w:val="bottom"/>
          </w:tcPr>
          <w:p w14:paraId="412daa31">
            <w:pPr>
              <w:rPr>
                <w:sz w:val="20"/>
              </w:rPr>
              <w:jc w:val="center"/>
              <w:tabs>
                <w:tab w:val="center" w:pos="2552"/>
                <w:tab w:val="left" w:pos="3969"/>
              </w:tabs>
            </w:pPr>
          </w:p>
        </w:tc>
        <w:tc>
          <w:tcPr>
            <w:tcW w:w="2833" w:type="dxa"/>
            <w:vAlign w:val="bottom"/>
            <w:hideMark/>
          </w:tcPr>
          <w:p w14:paraId="0fe6e2b6">
            <w:pPr>
              <w:rPr>
                <w:sz w:val="20"/>
              </w:rPr>
              <w:jc w:val="center"/>
              <w:tabs>
                <w:tab w:val="center" w:pos="2552"/>
                <w:tab w:val="left" w:pos="3969"/>
              </w:tabs>
            </w:pPr>
            <w:r>
              <w:rPr>
                <w:sz w:val="20"/>
              </w:rPr>
              <w:t>__________________________</w:t>
            </w:r>
          </w:p>
        </w:tc>
      </w:tr>
      <w:tr>
        <w:tc>
          <w:tcPr>
            <w:tcW w:w="3016" w:type="dxa"/>
            <w:hideMark/>
          </w:tcPr>
          <w:p w14:paraId="753c7159">
            <w:pPr>
              <w:rPr>
                <w:sz w:val="16"/>
              </w:rPr>
              <w:jc w:val="center"/>
              <w:tabs>
                <w:tab w:val="center" w:pos="2552"/>
                <w:tab w:val="left" w:pos="3969"/>
              </w:tabs>
            </w:pPr>
            <w:r>
              <w:rPr>
                <w:sz w:val="16"/>
              </w:rPr>
              <w:t>(должность)</w:t>
            </w:r>
          </w:p>
        </w:tc>
        <w:tc>
          <w:tcPr>
            <w:tcW w:w="282" w:type="dxa"/>
          </w:tcPr>
          <w:p w14:paraId="2ad54ffb">
            <w:pPr>
              <w:rPr>
                <w:sz w:val="16"/>
              </w:rPr>
              <w:jc w:val="center"/>
              <w:tabs>
                <w:tab w:val="center" w:pos="2552"/>
                <w:tab w:val="left" w:pos="3969"/>
              </w:tabs>
            </w:pPr>
          </w:p>
        </w:tc>
        <w:tc>
          <w:tcPr>
            <w:tcW w:w="2068" w:type="dxa"/>
            <w:hideMark/>
          </w:tcPr>
          <w:p w14:paraId="546a1258">
            <w:pPr>
              <w:rPr>
                <w:sz w:val="16"/>
              </w:rPr>
              <w:jc w:val="center"/>
              <w:tabs>
                <w:tab w:val="center" w:pos="2552"/>
                <w:tab w:val="left" w:pos="3969"/>
              </w:tabs>
            </w:pPr>
            <w:r>
              <w:rPr>
                <w:sz w:val="16"/>
              </w:rPr>
              <w:t>(подпись)</w:t>
            </w:r>
          </w:p>
        </w:tc>
        <w:tc>
          <w:tcPr>
            <w:tcW w:w="283" w:type="dxa"/>
          </w:tcPr>
          <w:p w14:paraId="044ea2b9">
            <w:pPr>
              <w:rPr>
                <w:sz w:val="16"/>
              </w:rPr>
              <w:jc w:val="center"/>
              <w:tabs>
                <w:tab w:val="center" w:pos="2552"/>
                <w:tab w:val="left" w:pos="3969"/>
              </w:tabs>
            </w:pPr>
          </w:p>
        </w:tc>
        <w:tc>
          <w:tcPr>
            <w:tcW w:w="2833" w:type="dxa"/>
            <w:hideMark/>
          </w:tcPr>
          <w:p w14:paraId="57c54422">
            <w:pPr>
              <w:rPr>
                <w:sz w:val="16"/>
              </w:rPr>
              <w:jc w:val="center"/>
              <w:tabs>
                <w:tab w:val="center" w:pos="2552"/>
                <w:tab w:val="left" w:pos="3969"/>
              </w:tabs>
            </w:pPr>
            <w:r>
              <w:rPr>
                <w:sz w:val="16"/>
              </w:rPr>
              <w:t xml:space="preserve">(расшифровка подписи)</w:t>
            </w:r>
          </w:p>
        </w:tc>
      </w:tr>
      <w:tr>
        <w:trPr>
          <w:trHeight w:val="409" w:hRule="atLeast"/>
        </w:trPr>
        <w:tc>
          <w:tcPr>
            <w:tcW w:w="3016" w:type="dxa"/>
            <w:vAlign w:val="bottom"/>
            <w:hideMark/>
          </w:tcPr>
          <w:p w14:paraId="671f2efe">
            <w:pPr>
              <w:rPr>
                <w:sz w:val="20"/>
              </w:rPr>
              <w:jc w:val="center"/>
              <w:tabs>
                <w:tab w:val="center" w:pos="2552"/>
                <w:tab w:val="left" w:pos="3969"/>
              </w:tabs>
            </w:pPr>
            <w:r>
              <w:rPr>
                <w:sz w:val="20"/>
              </w:rPr>
              <w:t>____________________________</w:t>
            </w:r>
          </w:p>
        </w:tc>
        <w:tc>
          <w:tcPr>
            <w:tcW w:w="282" w:type="dxa"/>
            <w:vAlign w:val="bottom"/>
          </w:tcPr>
          <w:p w14:paraId="325aae20">
            <w:pPr>
              <w:rPr>
                <w:sz w:val="20"/>
              </w:rPr>
              <w:jc w:val="center"/>
              <w:tabs>
                <w:tab w:val="center" w:pos="2552"/>
                <w:tab w:val="left" w:pos="3969"/>
              </w:tabs>
            </w:pPr>
          </w:p>
        </w:tc>
        <w:tc>
          <w:tcPr>
            <w:tcW w:w="2068" w:type="dxa"/>
            <w:vAlign w:val="bottom"/>
            <w:hideMark/>
          </w:tcPr>
          <w:p w14:paraId="5bd6d206">
            <w:pPr>
              <w:rPr>
                <w:sz w:val="20"/>
              </w:rPr>
              <w:jc w:val="center"/>
              <w:tabs>
                <w:tab w:val="center" w:pos="2552"/>
                <w:tab w:val="left" w:pos="3969"/>
              </w:tabs>
            </w:pPr>
            <w:r>
              <w:rPr>
                <w:sz w:val="20"/>
              </w:rPr>
              <w:t>__________________</w:t>
            </w:r>
          </w:p>
        </w:tc>
        <w:tc>
          <w:tcPr>
            <w:tcW w:w="283" w:type="dxa"/>
            <w:vAlign w:val="bottom"/>
          </w:tcPr>
          <w:p w14:paraId="5b440632">
            <w:pPr>
              <w:rPr>
                <w:sz w:val="20"/>
              </w:rPr>
              <w:jc w:val="center"/>
              <w:tabs>
                <w:tab w:val="center" w:pos="2552"/>
                <w:tab w:val="left" w:pos="3969"/>
              </w:tabs>
            </w:pPr>
          </w:p>
        </w:tc>
        <w:tc>
          <w:tcPr>
            <w:tcW w:w="2833" w:type="dxa"/>
            <w:vAlign w:val="bottom"/>
            <w:hideMark/>
          </w:tcPr>
          <w:p w14:paraId="5bae9a15">
            <w:pPr>
              <w:rPr>
                <w:sz w:val="20"/>
              </w:rPr>
              <w:jc w:val="center"/>
              <w:tabs>
                <w:tab w:val="center" w:pos="2552"/>
                <w:tab w:val="left" w:pos="3969"/>
              </w:tabs>
            </w:pPr>
            <w:r>
              <w:rPr>
                <w:sz w:val="20"/>
              </w:rPr>
              <w:t>__________________________</w:t>
            </w:r>
          </w:p>
        </w:tc>
      </w:tr>
      <w:tr>
        <w:tc>
          <w:tcPr>
            <w:tcW w:w="3016" w:type="dxa"/>
            <w:hideMark/>
          </w:tcPr>
          <w:p w14:paraId="1c405b5c">
            <w:pPr>
              <w:rPr>
                <w:sz w:val="16"/>
              </w:rPr>
              <w:jc w:val="center"/>
              <w:tabs>
                <w:tab w:val="center" w:pos="2552"/>
                <w:tab w:val="left" w:pos="3969"/>
              </w:tabs>
            </w:pPr>
            <w:r>
              <w:rPr>
                <w:sz w:val="16"/>
              </w:rPr>
              <w:t>(должность)</w:t>
            </w:r>
          </w:p>
        </w:tc>
        <w:tc>
          <w:tcPr>
            <w:tcW w:w="282" w:type="dxa"/>
          </w:tcPr>
          <w:p w14:paraId="6bfd97f5">
            <w:pPr>
              <w:rPr>
                <w:sz w:val="16"/>
              </w:rPr>
              <w:jc w:val="center"/>
              <w:tabs>
                <w:tab w:val="center" w:pos="2552"/>
                <w:tab w:val="left" w:pos="3969"/>
              </w:tabs>
            </w:pPr>
          </w:p>
        </w:tc>
        <w:tc>
          <w:tcPr>
            <w:tcW w:w="2068" w:type="dxa"/>
            <w:hideMark/>
          </w:tcPr>
          <w:p w14:paraId="7abb9367">
            <w:pPr>
              <w:rPr>
                <w:sz w:val="16"/>
              </w:rPr>
              <w:jc w:val="center"/>
              <w:tabs>
                <w:tab w:val="center" w:pos="2552"/>
                <w:tab w:val="left" w:pos="3969"/>
              </w:tabs>
            </w:pPr>
            <w:r>
              <w:rPr>
                <w:sz w:val="16"/>
              </w:rPr>
              <w:t>(подпись)</w:t>
            </w:r>
          </w:p>
        </w:tc>
        <w:tc>
          <w:tcPr>
            <w:tcW w:w="283" w:type="dxa"/>
          </w:tcPr>
          <w:p w14:paraId="0912caef">
            <w:pPr>
              <w:rPr>
                <w:sz w:val="16"/>
              </w:rPr>
              <w:jc w:val="center"/>
              <w:tabs>
                <w:tab w:val="center" w:pos="2552"/>
                <w:tab w:val="left" w:pos="3969"/>
              </w:tabs>
            </w:pPr>
          </w:p>
        </w:tc>
        <w:tc>
          <w:tcPr>
            <w:tcW w:w="2833" w:type="dxa"/>
            <w:hideMark/>
          </w:tcPr>
          <w:p w14:paraId="30fff7af">
            <w:pPr>
              <w:rPr>
                <w:sz w:val="16"/>
              </w:rPr>
              <w:jc w:val="center"/>
              <w:tabs>
                <w:tab w:val="center" w:pos="2552"/>
                <w:tab w:val="left" w:pos="3969"/>
              </w:tabs>
            </w:pPr>
            <w:r>
              <w:rPr>
                <w:sz w:val="16"/>
              </w:rPr>
              <w:t xml:space="preserve">(расшифровка подписи)</w:t>
            </w:r>
          </w:p>
        </w:tc>
      </w:tr>
      <w:tr>
        <w:trPr>
          <w:trHeight w:val="409" w:hRule="atLeast"/>
        </w:trPr>
        <w:tc>
          <w:tcPr>
            <w:tcW w:w="3016" w:type="dxa"/>
            <w:vAlign w:val="bottom"/>
            <w:hideMark/>
          </w:tcPr>
          <w:p w14:paraId="000a2ef8">
            <w:pPr>
              <w:rPr>
                <w:sz w:val="20"/>
              </w:rPr>
              <w:jc w:val="center"/>
              <w:tabs>
                <w:tab w:val="center" w:pos="2552"/>
                <w:tab w:val="left" w:pos="3969"/>
              </w:tabs>
            </w:pPr>
            <w:r>
              <w:rPr>
                <w:sz w:val="20"/>
              </w:rPr>
              <w:t>____________________________</w:t>
            </w:r>
          </w:p>
        </w:tc>
        <w:tc>
          <w:tcPr>
            <w:tcW w:w="282" w:type="dxa"/>
            <w:vAlign w:val="bottom"/>
          </w:tcPr>
          <w:p w14:paraId="21b89226">
            <w:pPr>
              <w:rPr>
                <w:sz w:val="20"/>
              </w:rPr>
              <w:jc w:val="center"/>
              <w:tabs>
                <w:tab w:val="center" w:pos="2552"/>
                <w:tab w:val="left" w:pos="3969"/>
              </w:tabs>
            </w:pPr>
          </w:p>
        </w:tc>
        <w:tc>
          <w:tcPr>
            <w:tcW w:w="2068" w:type="dxa"/>
            <w:vAlign w:val="bottom"/>
            <w:hideMark/>
          </w:tcPr>
          <w:p w14:paraId="40cb7c2b">
            <w:pPr>
              <w:rPr>
                <w:sz w:val="20"/>
              </w:rPr>
              <w:jc w:val="center"/>
              <w:tabs>
                <w:tab w:val="center" w:pos="2552"/>
                <w:tab w:val="left" w:pos="3969"/>
              </w:tabs>
            </w:pPr>
            <w:r>
              <w:rPr>
                <w:sz w:val="20"/>
              </w:rPr>
              <w:t>__________________</w:t>
            </w:r>
          </w:p>
        </w:tc>
        <w:tc>
          <w:tcPr>
            <w:tcW w:w="283" w:type="dxa"/>
            <w:vAlign w:val="bottom"/>
          </w:tcPr>
          <w:p w14:paraId="59676638">
            <w:pPr>
              <w:rPr>
                <w:sz w:val="20"/>
              </w:rPr>
              <w:jc w:val="center"/>
              <w:tabs>
                <w:tab w:val="center" w:pos="2552"/>
                <w:tab w:val="left" w:pos="3969"/>
              </w:tabs>
            </w:pPr>
          </w:p>
        </w:tc>
        <w:tc>
          <w:tcPr>
            <w:tcW w:w="2833" w:type="dxa"/>
            <w:vAlign w:val="bottom"/>
            <w:hideMark/>
          </w:tcPr>
          <w:p w14:paraId="6ec9620f">
            <w:pPr>
              <w:rPr>
                <w:sz w:val="20"/>
              </w:rPr>
              <w:jc w:val="center"/>
              <w:tabs>
                <w:tab w:val="center" w:pos="2552"/>
                <w:tab w:val="left" w:pos="3969"/>
              </w:tabs>
            </w:pPr>
            <w:r>
              <w:rPr>
                <w:sz w:val="20"/>
              </w:rPr>
              <w:t>__________________________</w:t>
            </w:r>
          </w:p>
        </w:tc>
      </w:tr>
      <w:tr>
        <w:tc>
          <w:tcPr>
            <w:tcW w:w="3016" w:type="dxa"/>
            <w:hideMark/>
          </w:tcPr>
          <w:p w14:paraId="7981d8ff">
            <w:pPr>
              <w:rPr>
                <w:sz w:val="16"/>
              </w:rPr>
              <w:jc w:val="center"/>
              <w:tabs>
                <w:tab w:val="center" w:pos="2552"/>
                <w:tab w:val="left" w:pos="3969"/>
              </w:tabs>
            </w:pPr>
            <w:r>
              <w:rPr>
                <w:sz w:val="16"/>
              </w:rPr>
              <w:t>(должность)</w:t>
            </w:r>
          </w:p>
        </w:tc>
        <w:tc>
          <w:tcPr>
            <w:tcW w:w="282" w:type="dxa"/>
          </w:tcPr>
          <w:p w14:paraId="056eab79">
            <w:pPr>
              <w:rPr>
                <w:sz w:val="16"/>
              </w:rPr>
              <w:jc w:val="center"/>
              <w:tabs>
                <w:tab w:val="center" w:pos="2552"/>
                <w:tab w:val="left" w:pos="3969"/>
              </w:tabs>
            </w:pPr>
          </w:p>
        </w:tc>
        <w:tc>
          <w:tcPr>
            <w:tcW w:w="2068" w:type="dxa"/>
            <w:hideMark/>
          </w:tcPr>
          <w:p w14:paraId="01b4e5c0">
            <w:pPr>
              <w:rPr>
                <w:sz w:val="16"/>
              </w:rPr>
              <w:jc w:val="center"/>
              <w:tabs>
                <w:tab w:val="center" w:pos="2552"/>
                <w:tab w:val="left" w:pos="3969"/>
              </w:tabs>
            </w:pPr>
            <w:r>
              <w:rPr>
                <w:sz w:val="16"/>
              </w:rPr>
              <w:t>(подпись)</w:t>
            </w:r>
          </w:p>
        </w:tc>
        <w:tc>
          <w:tcPr>
            <w:tcW w:w="283" w:type="dxa"/>
          </w:tcPr>
          <w:p w14:paraId="13deb159">
            <w:pPr>
              <w:rPr>
                <w:sz w:val="16"/>
              </w:rPr>
              <w:jc w:val="center"/>
              <w:tabs>
                <w:tab w:val="center" w:pos="2552"/>
                <w:tab w:val="left" w:pos="3969"/>
              </w:tabs>
            </w:pPr>
          </w:p>
        </w:tc>
        <w:tc>
          <w:tcPr>
            <w:tcW w:w="2833" w:type="dxa"/>
            <w:hideMark/>
          </w:tcPr>
          <w:p w14:paraId="61465875">
            <w:pPr>
              <w:rPr>
                <w:sz w:val="16"/>
              </w:rPr>
              <w:jc w:val="center"/>
              <w:tabs>
                <w:tab w:val="center" w:pos="2552"/>
                <w:tab w:val="left" w:pos="3969"/>
              </w:tabs>
            </w:pPr>
            <w:r>
              <w:rPr>
                <w:sz w:val="16"/>
              </w:rPr>
              <w:t xml:space="preserve">(расшифровка подписи)</w:t>
            </w:r>
          </w:p>
        </w:tc>
      </w:tr>
    </w:tbl>
    <w:p w14:paraId="71161a4a">
      <w:pPr>
        <w:rPr>
          <w:sz w:val="24"/>
        </w:rPr>
        <w:jc w:val="left"/>
        <w:spacing w:line="276" w:lineRule="auto"/>
        <w:pBdr>
          <w:bottom w:sz="12" w:space="1" w:val="single" w:color="auto"/>
        </w:pBdr>
      </w:pPr>
    </w:p>
    <w:p w14:paraId="77fb8689">
      <w:pPr>
        <w:rPr>
          <w:sz w:val="24"/>
        </w:rPr>
        <w:jc w:val="left"/>
        <w:spacing w:line="276" w:lineRule="auto"/>
      </w:pPr>
    </w:p>
    <w:tbl>
      <w:tblPr>
        <w:tblStyle w:val="a3"/>
        <w:tblW w:w="9645" w:type="dxa"/>
        <w:tblLayout w:type="fixed"/>
      </w:tblPr>
      <w:tblGrid>
        <w:gridCol w:w="4823"/>
        <w:gridCol w:w="4823"/>
      </w:tblGrid>
      <w:tr>
        <w:tc>
          <w:tcPr>
            <w:tcW w:w="4820" w:type="dxa"/>
            <w:hideMark/>
          </w:tcPr>
          <w:p w14:paraId="07652724">
            <w:pPr>
              <w:pStyle w:val="LBScheduleBodytext"/>
              <w:rPr>
                <w:b/>
              </w:rPr>
              <w:jc w:val="center"/>
              <w:keepNext/>
            </w:pPr>
            <w:r>
              <w:rPr>
                <w:b/>
              </w:rPr>
              <w:t>ПОДРЯДЧИК:</w:t>
            </w:r>
          </w:p>
        </w:tc>
        <w:tc>
          <w:tcPr>
            <w:tcW w:w="4820" w:type="dxa"/>
            <w:hideMark/>
          </w:tcPr>
          <w:p w14:paraId="4e9b3ccf">
            <w:pPr>
              <w:pStyle w:val="LBScheduleBodytext"/>
              <w:jc w:val="center"/>
              <w:keepNext/>
            </w:pPr>
            <w:r>
              <w:rPr>
                <w:b/>
              </w:rPr>
              <w:t>ЗАКАЗЧИК:</w:t>
            </w:r>
          </w:p>
        </w:tc>
      </w:tr>
      <w:tr>
        <w:tc>
          <w:tcPr>
            <w:tcW w:w="4820" w:type="dxa"/>
            <w:hideMark/>
          </w:tcPr>
          <w:p w14:paraId="16cd3336">
            <w:pPr>
              <w:pStyle w:val="LBBodyText1"/>
              <w:jc w:val="center"/>
              <w:keepNext/>
            </w:pPr>
          </w:p>
        </w:tc>
        <w:tc>
          <w:tcPr>
            <w:tcW w:w="4820" w:type="dxa"/>
            <w:hideMark/>
          </w:tcPr>
          <w:p w14:paraId="59324b20">
            <w:pPr>
              <w:pStyle w:val="LBBodyText1"/>
              <w:jc w:val="center"/>
              <w:keepNext/>
            </w:pPr>
            <w:r>
              <w:fldChar w:fldCharType="begin" w:fldLock="true"/>
              <w:instrText xml:space="preserve">LBVARIABLE \id "32906" \displaced</w:instrText>
              <w:fldChar w:fldCharType="separate"/>
            </w:r>
            <w:r>
              <w:fldChar w:fldCharType="begin" w:fldLock="true"/>
              <w:instrText xml:space="preserve">LBVARIABLE \id "47643"</w:instrText>
              <w:fldChar w:fldCharType="separate"/>
            </w:r>
            <w:r>
              <w:t xml:space="preserve">директор УФПС Свердловской области</w:t>
            </w:r>
            <w:r>
              <w:fldChar w:fldCharType="end"/>
            </w:r>
            <w:r>
              <w:fldChar w:fldCharType="end"/>
            </w:r>
          </w:p>
        </w:tc>
      </w:tr>
      <w:tr>
        <w:tc>
          <w:tcPr>
            <w:tcW w:w="4820" w:type="dxa"/>
          </w:tcPr>
          <w:p w14:paraId="2d4641e3">
            <w:pPr>
              <w:pStyle w:val="LBBodyText1"/>
              <w:jc w:val="center"/>
              <w:keepNext/>
            </w:pPr>
          </w:p>
          <w:p w14:paraId="7b5a7335">
            <w:pPr>
              <w:pStyle w:val="LBBodyText1"/>
              <w:jc w:val="center"/>
              <w:keepNext/>
            </w:pPr>
            <w:r>
              <w:t>____________________</w:t>
            </w:r>
          </w:p>
          <w:p w14:paraId="5802bef9">
            <w:pPr>
              <w:pStyle w:val="LBBodyText1"/>
              <w:jc w:val="center"/>
              <w:keepNext/>
            </w:pPr>
          </w:p>
        </w:tc>
        <w:tc>
          <w:tcPr>
            <w:tcW w:w="4820" w:type="dxa"/>
          </w:tcPr>
          <w:p w14:paraId="7c654712">
            <w:pPr>
              <w:pStyle w:val="LBBodyText1"/>
              <w:jc w:val="center"/>
              <w:keepNext/>
            </w:pPr>
          </w:p>
          <w:p w14:paraId="54647df7">
            <w:pPr>
              <w:pStyle w:val="LBBodyText1"/>
              <w:jc w:val="center"/>
              <w:keepNext/>
            </w:pPr>
            <w:r>
              <w:t>____________________</w:t>
            </w:r>
          </w:p>
          <w:p w14:paraId="2e415375">
            <w:pPr>
              <w:pStyle w:val="LBBodyText1"/>
              <w:jc w:val="center"/>
              <w:keepNext/>
            </w:pPr>
            <w:r>
              <w:fldChar w:fldCharType="begin" w:fldLock="true"/>
              <w:instrText xml:space="preserve">LBVARIABLE \id "32906" \displaced</w:instrText>
              <w:fldChar w:fldCharType="separate"/>
            </w:r>
            <w:r>
              <w:fldChar w:fldCharType="begin" w:fldLock="true"/>
              <w:instrText xml:space="preserve">LBVARIABLE \id "47644"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r>
      <w:tr>
        <w:tc>
          <w:tcPr>
            <w:tcW w:w="4820" w:type="dxa"/>
            <w:hideMark/>
          </w:tcPr>
          <w:p w14:paraId="706be4b3">
            <w:pPr>
              <w:pStyle w:val="LBBodyText1"/>
              <w:jc w:val="center"/>
              <w:keepNext/>
            </w:pPr>
            <w:r>
              <w:t xml:space="preserve">___ ____________ 20__ г.</w:t>
            </w:r>
          </w:p>
        </w:tc>
        <w:tc>
          <w:tcPr>
            <w:tcW w:w="4820" w:type="dxa"/>
            <w:hideMark/>
          </w:tcPr>
          <w:p w14:paraId="76318f53">
            <w:pPr>
              <w:pStyle w:val="LBBodyText1"/>
              <w:jc w:val="center"/>
              <w:keepNext/>
            </w:pPr>
            <w:r>
              <w:t xml:space="preserve">___ ____________ 20__ г.</w:t>
            </w:r>
          </w:p>
        </w:tc>
      </w:tr>
      <w:tr>
        <w:tc>
          <w:tcPr>
            <w:tcW w:w="4820" w:type="dxa"/>
            <w:hideMark/>
          </w:tcPr>
          <w:p w14:paraId="4d8e7627">
            <w:pPr>
              <w:pStyle w:val="LBBodyText1"/>
              <w:jc w:val="center"/>
              <w:keepNext/>
            </w:pPr>
            <w:r>
              <w:t xml:space="preserve">М.П. (при наличии печати)</w:t>
            </w:r>
          </w:p>
        </w:tc>
        <w:tc>
          <w:tcPr>
            <w:tcW w:w="4820" w:type="dxa"/>
          </w:tcPr>
          <w:p w14:paraId="6d5786f0">
            <w:pPr>
              <w:pStyle w:val="LBBodyText1"/>
              <w:jc w:val="center"/>
              <w:keepNext/>
            </w:pPr>
          </w:p>
        </w:tc>
      </w:tr>
    </w:tbl>
    <w:p w14:paraId="311c0bc0">
      <w:pPr>
        <w:jc w:val="left"/>
        <w:spacing w:line="276" w:lineRule="auto"/>
      </w:pPr>
      <w:r>
        <w:rPr>
          <w:sz w:val="24"/>
        </w:rPr>
        <w:br w:type="page"/>
      </w:r>
    </w:p>
    <w:p w14:paraId="1bfb92fa">
      <w:pPr>
        <w:pStyle w:val="LBBodyText1"/>
        <w:jc w:val="right"/>
        <w:pageBreakBefore/>
      </w:pPr>
      <w:r>
        <w:t xml:space="preserve">Приложение № </w:t>
      </w:r>
      <w:bookmarkStart w:id="42" w:name="Приложение_2"/>
      <w:r>
        <w:t>2</w:t>
      </w:r>
      <w:bookmarkEnd w:id="42"/>
    </w:p>
    <w:p w14:paraId="1d424c93">
      <w:pPr>
        <w:pStyle w:val="LBBodyText1"/>
        <w:ind w:left="3969"/>
      </w:pPr>
      <w:r>
        <w:t xml:space="preserve">к Договору на выполнение работ по текущему ремонту отделения почтовой связи </w:t>
      </w:r>
      <w:r>
        <w:fldChar w:fldCharType="begin" w:fldLock="true"/>
        <w:instrText xml:space="preserve">LBVARIABLE \id "76816"</w:instrText>
        <w:fldChar w:fldCharType="separate"/>
      </w:r>
      <w:r>
        <w:t>628162</w:t>
      </w:r>
      <w:r>
        <w:fldChar w:fldCharType="end"/>
      </w:r>
      <w:r>
        <w:t xml:space="preserve"> УФПС </w:t>
      </w:r>
      <w:r>
        <w:fldChar w:fldCharType="begin" w:fldLock="true"/>
        <w:instrText xml:space="preserve">LBVARIABLE \id "76817" \grammarCase "genitive"</w:instrText>
        <w:fldChar w:fldCharType="separate"/>
      </w:r>
      <w:r>
        <w:t xml:space="preserve">Ханты-Мансийского автономного округа - Югры</w:t>
      </w:r>
      <w:r>
        <w:fldChar w:fldCharType="end"/>
      </w:r>
      <w:r>
        <w:t xml:space="preserve"> АО "Почта России", расположенного по адресу: </w:t>
      </w:r>
      <w:r>
        <w:fldChar w:fldCharType="begin" w:fldLock="true"/>
        <w:instrText xml:space="preserve">LBVARIABLE \id "76818"</w:instrText>
        <w:fldChar w:fldCharType="separate"/>
      </w:r>
      <w:r>
        <w:t xml:space="preserve">Ханты-Мансийский автономный округ - Югра, г.Белоярский, мкр. 3, д. 1</w:t>
      </w:r>
      <w:r>
        <w:fldChar w:fldCharType="end"/>
      </w:r>
    </w:p>
    <w:p w14:paraId="13806f62">
      <w:pPr>
        <w:pStyle w:val="LBBodyText1"/>
        <w:jc w:val="right"/>
      </w:pPr>
      <w:r>
        <w:t xml:space="preserve">от «___»______________20__г.</w:t>
      </w:r>
    </w:p>
    <w:p w14:paraId="413dbd1f">
      <w:pPr>
        <w:pStyle w:val="LBBodyText1"/>
        <w:jc w:val="right"/>
      </w:pPr>
      <w:r>
        <w:fldChar w:fldCharType="begin" w:fldLock="true"/>
        <w:instrText xml:space="preserve">LBVARIABLE \id "27650"</w:instrText>
        <w:fldChar w:fldCharType="separate"/>
      </w:r>
      <w:r>
        <w:t xml:space="preserve">№ __________</w:t>
      </w:r>
      <w:r>
        <w:fldChar w:fldCharType="end"/>
      </w:r>
    </w:p>
    <w:p w14:paraId="788d22c7">
      <w:pPr>
        <w:rPr>
          <w:b/>
          <w:sz w:val="24"/>
        </w:rPr>
        <w:jc w:val="left"/>
        <w:spacing w:line="256" w:lineRule="auto"/>
      </w:pPr>
      <w:r>
        <w:rPr>
          <w:b/>
          <w:sz w:val="24"/>
        </w:rPr>
        <w:t>ФОРМА</w:t>
      </w:r>
    </w:p>
    <w:p w14:paraId="597c284c">
      <w:pPr>
        <w:rPr>
          <w:b/>
          <w:sz w:val="24"/>
        </w:rPr>
        <w:jc w:val="left"/>
        <w:spacing w:line="256" w:lineRule="auto"/>
      </w:pPr>
    </w:p>
    <w:p w14:paraId="0b22dd21">
      <w:pPr>
        <w:rPr>
          <w:b/>
          <w:sz w:val="24"/>
        </w:rPr>
        <w:jc w:val="center"/>
        <w:spacing w:line="256" w:lineRule="auto"/>
      </w:pPr>
      <w:r>
        <w:rPr>
          <w:b/>
          <w:color w:val="000000"/>
          <w:sz w:val="24"/>
        </w:rPr>
        <w:t xml:space="preserve">Акта о выявленных недостатках результата Работ</w:t>
      </w:r>
    </w:p>
    <w:p w14:paraId="5389f595">
      <w:pPr>
        <w:rPr>
          <w:sz w:val="24"/>
        </w:rPr>
        <w:jc w:val="center"/>
        <w:spacing w:line="256" w:lineRule="auto"/>
      </w:pPr>
      <w:r>
        <w:rPr>
          <w:sz w:val="24"/>
        </w:rPr>
        <w:t xml:space="preserve">к Договору </w:t>
      </w:r>
      <w:r>
        <w:rPr>
          <w:color w:val="000000"/>
          <w:sz w:val="24"/>
        </w:rPr>
        <w:t>на</w:t>
      </w:r>
      <w:r>
        <w:rPr>
          <w:sz w:val="24"/>
        </w:rPr>
        <w:t xml:space="preserve"> выполнение работ _______________</w:t>
      </w:r>
    </w:p>
    <w:p w14:paraId="6e9f309d">
      <w:pPr>
        <w:rPr>
          <w:sz w:val="24"/>
        </w:rPr>
        <w:jc w:val="center"/>
        <w:spacing w:line="256" w:lineRule="auto"/>
      </w:pPr>
      <w:r>
        <w:rPr>
          <w:sz w:val="24"/>
        </w:rPr>
        <w:t xml:space="preserve"> № _____ от «___» _____________ 20__г.</w:t>
      </w:r>
    </w:p>
    <w:p w14:paraId="6c18eeeb">
      <w:pPr>
        <w:rPr>
          <w:sz w:val="24"/>
        </w:rPr>
        <w:jc w:val="center"/>
        <w:spacing w:line="256" w:lineRule="auto"/>
      </w:pPr>
    </w:p>
    <w:tbl>
      <w:tblPr>
        <w:tblW w:w="9356" w:type="dxa"/>
        <w:tblInd w:w="108" w:type="dxa"/>
        <w:tblBorders>
          <w:insideH w:sz="6" w:space="0" w:val="single" w:color="auto"/>
        </w:tblBorders>
        <w:tblLayout w:type="fixed"/>
      </w:tblPr>
      <w:tblGrid>
        <w:gridCol w:w="4820"/>
        <w:gridCol w:w="4536"/>
      </w:tblGrid>
      <w:tr>
        <w:tc>
          <w:tcPr>
            <w:tcW w:w="4820" w:type="dxa"/>
            <w:tcBorders>
              <w:left w:val="nil"/>
              <w:top w:val="nil"/>
              <w:right w:val="nil"/>
              <w:bottom w:val="nil"/>
            </w:tcBorders>
            <w:hideMark/>
          </w:tcPr>
          <w:p w14:paraId="13929f31">
            <w:pPr>
              <w:rPr>
                <w:sz w:val="24"/>
              </w:rPr>
              <w:spacing w:line="276" w:lineRule="auto"/>
            </w:pPr>
            <w:r>
              <w:rPr>
                <w:sz w:val="24"/>
              </w:rPr>
              <w:t>___________</w:t>
            </w:r>
          </w:p>
        </w:tc>
        <w:tc>
          <w:tcPr>
            <w:tcW w:w="4536" w:type="dxa"/>
            <w:tcBorders>
              <w:left w:val="nil"/>
              <w:top w:val="nil"/>
              <w:right w:val="nil"/>
              <w:bottom w:val="nil"/>
            </w:tcBorders>
            <w:hideMark/>
          </w:tcPr>
          <w:p w14:paraId="7af1cafa">
            <w:pPr>
              <w:rPr>
                <w:sz w:val="24"/>
              </w:rPr>
              <w:jc w:val="right"/>
              <w:ind w:firstLine="709"/>
              <w:spacing w:line="276" w:lineRule="auto"/>
            </w:pPr>
            <w:r>
              <w:rPr>
                <w:sz w:val="24"/>
              </w:rPr>
              <w:t xml:space="preserve"> «____» __________ 20__ г.</w:t>
            </w:r>
          </w:p>
        </w:tc>
      </w:tr>
    </w:tbl>
    <w:p w14:paraId="38d8ba95">
      <w:pPr>
        <w:rPr>
          <w:sz w:val="24"/>
        </w:rPr>
        <w:jc w:val="center"/>
        <w:spacing w:line="256" w:lineRule="auto"/>
      </w:pPr>
    </w:p>
    <w:p w14:paraId="6d7ab1ce">
      <w:pPr>
        <w:rPr>
          <w:b/>
          <w:sz w:val="24"/>
        </w:rPr>
        <w:spacing w:line="276" w:lineRule="auto"/>
      </w:pPr>
      <w:r>
        <w:rPr>
          <w:color w:val="000000"/>
          <w:sz w:val="24"/>
        </w:rPr>
        <w:t xml:space="preserve">АО «Почта России» (______________)</w:t>
      </w:r>
      <w:r>
        <w:rPr>
          <w:color w:val="000000"/>
          <w:sz w:val="24"/>
          <w:vertAlign w:val="superscript"/>
        </w:rPr>
        <w:footnoteReference w:id="15"/>
      </w:r>
      <w:r>
        <w:rPr>
          <w:color w:val="000000"/>
          <w:sz w:val="24"/>
        </w:rPr>
        <w:t xml:space="preserve">, именуемое в дальнейшем «Заказчик», в лице _____________, действующего на основании ____________, с одной стороны и ________________________________________________________, именуем___ в дальнейшем «Подрядчик», в лице ___________________________________________, действующего на основании ___________________, с другой стороны</w:t>
      </w:r>
      <w:r>
        <w:rPr>
          <w:color w:val="000000"/>
          <w:sz w:val="24"/>
          <w:vertAlign w:val="superscript"/>
        </w:rPr>
        <w:footnoteReference w:id="16"/>
      </w:r>
      <w:r>
        <w:rPr>
          <w:color w:val="000000"/>
          <w:sz w:val="24"/>
        </w:rPr>
        <w:t xml:space="preserve">, </w:t>
      </w:r>
      <w:r>
        <w:rPr>
          <w:sz w:val="24"/>
        </w:rPr>
        <w:t xml:space="preserve">составили настоящий Акт </w:t>
      </w:r>
      <w:r>
        <w:rPr>
          <w:color w:val="000000"/>
          <w:sz w:val="24"/>
        </w:rPr>
        <w:t xml:space="preserve">о выявленных недостатках результата выполненных работ</w:t>
      </w:r>
      <w:r>
        <w:rPr>
          <w:sz w:val="24"/>
        </w:rPr>
        <w:t xml:space="preserve"> (далее – «Акт»), в соответствии с которым установлено следующее</w:t>
      </w:r>
      <w:r>
        <w:rPr>
          <w:sz w:val="24"/>
          <w:vertAlign w:val="superscript"/>
        </w:rPr>
        <w:footnoteReference w:id="17"/>
      </w:r>
      <w:r>
        <w:rPr>
          <w:sz w:val="24"/>
        </w:rPr>
        <w:t>:</w:t>
      </w:r>
    </w:p>
    <w:p w14:paraId="17041736">
      <w:pPr>
        <w:rPr>
          <w:b/>
          <w:i/>
          <w:sz w:val="24"/>
        </w:rPr>
        <w:jc w:val="center"/>
        <w:ind w:left="360"/>
        <w:spacing w:line="256" w:lineRule="auto"/>
      </w:pPr>
    </w:p>
    <w:p w14:paraId="12fb3156">
      <w:pPr>
        <w:rPr>
          <w:b/>
          <w:sz w:val="24"/>
        </w:rPr>
        <w:jc w:val="center"/>
        <w:spacing w:line="256" w:lineRule="auto"/>
      </w:pPr>
      <w:r>
        <w:rPr>
          <w:b/>
          <w:sz w:val="24"/>
        </w:rPr>
        <w:t xml:space="preserve">Перечень недостатков</w:t>
      </w:r>
    </w:p>
    <w:p w14:paraId="49a064fe">
      <w:pPr>
        <w:rPr>
          <w:b/>
          <w:sz w:val="24"/>
        </w:rPr>
        <w:jc w:val="center"/>
        <w:spacing w:line="256" w:lineRule="auto"/>
      </w:pPr>
    </w:p>
    <w:tbl>
      <w:tblPr>
        <w:tblStyle w:val="35"/>
        <w:tblW w:w="5000" w:type="pct"/>
        <w:tblInd w:w="0" w:type="dxa"/>
        <w:tblLayout w:type="fixed"/>
      </w:tblPr>
      <w:tblGrid>
        <w:gridCol w:w="888"/>
        <w:gridCol w:w="2503"/>
        <w:gridCol w:w="4294"/>
        <w:gridCol w:w="1885"/>
      </w:tblGrid>
      <w:tr>
        <w:trPr>
          <w:trHeight w:val="1050" w:hRule="atLeast"/>
        </w:trPr>
        <w:tc>
          <w:tcPr>
            <w:tcW w:w="85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vAlign w:val="center"/>
            <w:noWrap/>
          </w:tcPr>
          <w:p w14:paraId="294f3952">
            <w:pPr>
              <w:pStyle w:val="MsoNormaldoczillaStyle2"/>
              <w:jc w:val="center"/>
              <w:spacing w:after="0" w:line="276" w:lineRule="auto"/>
            </w:pPr>
            <w:r>
              <w:rPr>
                <w:sz w:val="24"/>
              </w:rPr>
              <w:t>№</w:t>
            </w:r>
          </w:p>
        </w:tc>
        <w:tc>
          <w:tcPr>
            <w:tcW w:w="2410" w:type="dxa"/>
            <w:tcBorders>
              <w:top w:sz="4" w:space="0" w:val="single" w:color="auto"/>
              <w:right w:sz="4" w:space="0" w:val="single" w:color="auto"/>
              <w:bottom w:sz="4" w:space="0" w:val="single" w:color="auto"/>
            </w:tcBorders>
            <w:tcMar>
              <w:left w:w="108" w:type="dxa"/>
              <w:top w:w="0" w:type="dxa"/>
              <w:right w:w="108" w:type="dxa"/>
              <w:bottom w:w="0" w:type="dxa"/>
            </w:tcMar>
            <w:vAlign w:val="center"/>
          </w:tcPr>
          <w:p w14:paraId="5f56b87b">
            <w:pPr>
              <w:pStyle w:val="MsoNormaldoczillaStyle2"/>
              <w:jc w:val="center"/>
              <w:spacing w:after="0" w:line="276" w:lineRule="auto"/>
            </w:pPr>
            <w:r>
              <w:rPr>
                <w:sz w:val="24"/>
              </w:rPr>
              <w:t xml:space="preserve">Наименование работ</w:t>
            </w:r>
          </w:p>
        </w:tc>
        <w:tc>
          <w:tcPr>
            <w:tcW w:w="4134" w:type="dxa"/>
            <w:tcBorders>
              <w:top w:sz="4" w:space="0" w:val="single" w:color="auto"/>
              <w:right w:sz="4" w:space="0" w:val="single" w:color="auto"/>
              <w:bottom w:sz="4" w:space="0" w:val="single" w:color="auto"/>
            </w:tcBorders>
            <w:tcMar>
              <w:left w:w="108" w:type="dxa"/>
              <w:top w:w="0" w:type="dxa"/>
              <w:right w:w="108" w:type="dxa"/>
              <w:bottom w:w="0" w:type="dxa"/>
            </w:tcMar>
            <w:vAlign w:val="center"/>
          </w:tcPr>
          <w:p w14:paraId="1cf041a5">
            <w:pPr>
              <w:pStyle w:val="MsoNormaldoczillaStyle2"/>
              <w:jc w:val="center"/>
              <w:spacing w:after="0" w:line="276" w:lineRule="auto"/>
            </w:pPr>
            <w:r>
              <w:rPr>
                <w:sz w:val="24"/>
              </w:rPr>
              <w:t xml:space="preserve">Описание недостатка/несоответствия</w:t>
            </w:r>
          </w:p>
        </w:tc>
        <w:tc>
          <w:tcPr>
            <w:tcW w:w="1815" w:type="dxa"/>
            <w:tcBorders>
              <w:top w:sz="4" w:space="0" w:val="single" w:color="auto"/>
              <w:right w:sz="4" w:space="0" w:val="single" w:color="auto"/>
              <w:bottom w:sz="4" w:space="0" w:val="single" w:color="auto"/>
            </w:tcBorders>
            <w:tcMar>
              <w:left w:w="108" w:type="dxa"/>
              <w:top w:w="0" w:type="dxa"/>
              <w:right w:w="108" w:type="dxa"/>
              <w:bottom w:w="0" w:type="dxa"/>
            </w:tcMar>
            <w:vAlign w:val="center"/>
            <w:noWrap/>
          </w:tcPr>
          <w:p w14:paraId="48130d30">
            <w:pPr>
              <w:pStyle w:val="MsoNormaldoczillaStyle2"/>
              <w:jc w:val="center"/>
              <w:spacing w:after="0" w:line="276" w:lineRule="auto"/>
            </w:pPr>
            <w:r>
              <w:rPr>
                <w:sz w:val="24"/>
              </w:rPr>
              <w:t xml:space="preserve">Срок устранения недостатка/</w:t>
            </w:r>
          </w:p>
          <w:p w14:paraId="1dedd7c3">
            <w:pPr>
              <w:pStyle w:val="MsoNormaldoczillaStyle2"/>
              <w:jc w:val="center"/>
              <w:spacing w:after="0" w:line="276" w:lineRule="auto"/>
            </w:pPr>
            <w:r>
              <w:rPr>
                <w:sz w:val="24"/>
              </w:rPr>
              <w:t>несоответствия</w:t>
            </w:r>
          </w:p>
        </w:tc>
      </w:tr>
      <w:tr>
        <w:trPr>
          <w:trHeight w:val="521" w:hRule="atLeast"/>
        </w:trPr>
        <w:tc>
          <w:tcPr>
            <w:tcW w:w="85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noWrap/>
          </w:tcPr>
          <w:p w14:paraId="32e89f32">
            <w:pPr>
              <w:pStyle w:val="MsoNormaldoczillaStyle2"/>
              <w:jc w:val="center"/>
              <w:spacing w:after="0" w:line="276" w:lineRule="auto"/>
            </w:pPr>
          </w:p>
        </w:tc>
        <w:tc>
          <w:tcPr>
            <w:tcW w:w="2410" w:type="dxa"/>
            <w:tcBorders>
              <w:top w:sz="4" w:space="0" w:val="single" w:color="auto"/>
              <w:right w:sz="4" w:space="0" w:val="single" w:color="auto"/>
              <w:bottom w:sz="4" w:space="0" w:val="single" w:color="auto"/>
            </w:tcBorders>
            <w:tcMar>
              <w:left w:w="108" w:type="dxa"/>
              <w:top w:w="0" w:type="dxa"/>
              <w:right w:w="108" w:type="dxa"/>
              <w:bottom w:w="0" w:type="dxa"/>
            </w:tcMar>
            <w:vAlign w:val="center"/>
          </w:tcPr>
          <w:p w14:paraId="212ffdb5">
            <w:pPr>
              <w:pStyle w:val="MsoNormaldoczillaStyle2"/>
              <w:spacing w:after="0" w:line="276" w:lineRule="auto"/>
            </w:pPr>
          </w:p>
        </w:tc>
        <w:tc>
          <w:tcPr>
            <w:tcW w:w="4134" w:type="dxa"/>
            <w:tcBorders>
              <w:top w:sz="4" w:space="0" w:val="single" w:color="auto"/>
              <w:right w:sz="4" w:space="0" w:val="single" w:color="auto"/>
              <w:bottom w:sz="4" w:space="0" w:val="single" w:color="auto"/>
            </w:tcBorders>
            <w:tcMar>
              <w:left w:w="108" w:type="dxa"/>
              <w:top w:w="0" w:type="dxa"/>
              <w:right w:w="108" w:type="dxa"/>
              <w:bottom w:w="0" w:type="dxa"/>
            </w:tcMar>
            <w:vAlign w:val="center"/>
          </w:tcPr>
          <w:p w14:paraId="4924d99a">
            <w:pPr>
              <w:pStyle w:val="MsoNormaldoczillaStyle2"/>
              <w:jc w:val="center"/>
              <w:spacing w:after="0" w:line="276" w:lineRule="auto"/>
            </w:pPr>
          </w:p>
        </w:tc>
        <w:tc>
          <w:tcPr>
            <w:tcW w:w="1815" w:type="dxa"/>
            <w:tcBorders>
              <w:top w:sz="4" w:space="0" w:val="single" w:color="auto"/>
              <w:right w:sz="4" w:space="0" w:val="single" w:color="auto"/>
              <w:bottom w:sz="4" w:space="0" w:val="single" w:color="auto"/>
            </w:tcBorders>
            <w:tcMar>
              <w:left w:w="108" w:type="dxa"/>
              <w:top w:w="0" w:type="dxa"/>
              <w:right w:w="108" w:type="dxa"/>
              <w:bottom w:w="0" w:type="dxa"/>
            </w:tcMar>
            <w:vAlign w:val="center"/>
            <w:noWrap/>
          </w:tcPr>
          <w:p w14:paraId="25bcc269">
            <w:pPr>
              <w:pStyle w:val="MsoNormaldoczillaStyle2"/>
              <w:jc w:val="center"/>
              <w:spacing w:after="0" w:line="276" w:lineRule="auto"/>
            </w:pPr>
          </w:p>
        </w:tc>
      </w:tr>
    </w:tbl>
    <w:p w14:paraId="6c6ed03c">
      <w:pPr>
        <w:rPr>
          <w:i/>
          <w:sz w:val="24"/>
        </w:rPr>
        <w:spacing w:line="256" w:lineRule="auto"/>
      </w:pPr>
    </w:p>
    <w:p w14:paraId="72378082">
      <w:pPr>
        <w:rPr>
          <w:i/>
          <w:sz w:val="24"/>
        </w:rPr>
        <w:spacing w:line="256" w:lineRule="auto"/>
      </w:pPr>
      <w:r>
        <w:rPr>
          <w:i/>
          <w:sz w:val="24"/>
        </w:rPr>
        <w:t xml:space="preserve">Дополнительные требования к устранению недостатков результата работ:</w:t>
      </w:r>
    </w:p>
    <w:p w14:paraId="5649ff06">
      <w:pPr>
        <w:rPr>
          <w:i/>
          <w:sz w:val="24"/>
        </w:rPr>
        <w:ind w:right="-2"/>
        <w:spacing w:line="256" w:lineRule="auto"/>
      </w:pPr>
      <w:r>
        <w:rPr>
          <w:i/>
          <w:sz w:val="24"/>
        </w:rPr>
        <w:t>__________________________________________________________________</w:t>
      </w:r>
    </w:p>
    <w:p w14:paraId="6fc9767f">
      <w:pPr>
        <w:rPr>
          <w:sz w:val="24"/>
        </w:rPr>
        <w:spacing w:line="256" w:lineRule="auto"/>
        <w:tabs>
          <w:tab w:val="left" w:pos="426"/>
        </w:tabs>
      </w:pPr>
      <w:r>
        <w:rPr>
          <w:sz w:val="24"/>
        </w:rPr>
        <w:t xml:space="preserve">Приложения к Акту:</w:t>
      </w:r>
      <w:r>
        <w:rPr>
          <w:sz w:val="24"/>
          <w:vertAlign w:val="superscript"/>
        </w:rPr>
        <w:footnoteReference w:id="18"/>
      </w:r>
    </w:p>
    <w:tbl>
      <w:tblPr>
        <w:tblW w:w="8875" w:type="dxa"/>
        <w:tblInd w:w="-142" w:type="dxa"/>
        <w:tblLayout w:type="fixed"/>
      </w:tblPr>
      <w:tblGrid>
        <w:gridCol w:w="4428"/>
        <w:gridCol w:w="4447"/>
      </w:tblGrid>
      <w:tr>
        <w:trPr>
          <w:trHeight w:val="452" w:hRule="atLeast"/>
        </w:trPr>
        <w:tc>
          <w:tcPr>
            <w:tcW w:w="4428" w:type="dxa"/>
          </w:tcPr>
          <w:p w14:paraId="1ed3e6de">
            <w:pPr>
              <w:rPr>
                <w:b/>
                <w:caps/>
                <w:sz w:val="24"/>
              </w:rPr>
              <w:jc w:val="center"/>
              <w:spacing w:line="256" w:lineRule="auto"/>
            </w:pPr>
          </w:p>
          <w:p w14:paraId="424c8886">
            <w:pPr>
              <w:rPr>
                <w:b/>
                <w:caps/>
                <w:sz w:val="24"/>
              </w:rPr>
              <w:jc w:val="center"/>
              <w:spacing w:line="256" w:lineRule="auto"/>
            </w:pPr>
            <w:r>
              <w:rPr>
                <w:b/>
                <w:caps/>
                <w:sz w:val="24"/>
              </w:rPr>
              <w:t>ПОДРЯДЧИК:</w:t>
            </w:r>
          </w:p>
          <w:p w14:paraId="0d1e4729">
            <w:pPr>
              <w:rPr>
                <w:sz w:val="24"/>
              </w:rPr>
              <w:jc w:val="center"/>
              <w:spacing w:line="256" w:lineRule="auto"/>
            </w:pPr>
            <w:r>
              <w:rPr>
                <w:sz w:val="24"/>
              </w:rPr>
              <w:t>____________________________</w:t>
            </w:r>
          </w:p>
          <w:p w14:paraId="5d9cb880">
            <w:pPr>
              <w:rPr>
                <w:sz w:val="24"/>
              </w:rPr>
              <w:jc w:val="center"/>
              <w:spacing w:line="256" w:lineRule="auto"/>
            </w:pPr>
            <w:r>
              <w:rPr>
                <w:sz w:val="24"/>
                <w:vertAlign w:val="superscript"/>
              </w:rPr>
              <w:t>(должность)</w:t>
            </w:r>
          </w:p>
          <w:p w14:paraId="605ee0b6">
            <w:pPr>
              <w:rPr>
                <w:sz w:val="24"/>
              </w:rPr>
              <w:jc w:val="center"/>
              <w:spacing w:line="256" w:lineRule="auto"/>
            </w:pPr>
            <w:r>
              <w:rPr>
                <w:sz w:val="24"/>
              </w:rPr>
              <w:t>____________________________</w:t>
            </w:r>
          </w:p>
          <w:p w14:paraId="32df9aa2">
            <w:pPr>
              <w:rPr>
                <w:sz w:val="24"/>
                <w:vertAlign w:val="superscript"/>
              </w:rPr>
              <w:jc w:val="center"/>
              <w:spacing w:line="256" w:lineRule="auto"/>
            </w:pPr>
            <w:r>
              <w:rPr>
                <w:sz w:val="24"/>
                <w:vertAlign w:val="superscript"/>
              </w:rPr>
              <w:t xml:space="preserve">(подпись, фамилия и инициалы)</w:t>
            </w:r>
          </w:p>
          <w:p w14:paraId="473bfda3">
            <w:pPr>
              <w:rPr>
                <w:sz w:val="24"/>
              </w:rPr>
              <w:jc w:val="center"/>
              <w:spacing w:line="256" w:lineRule="auto"/>
            </w:pPr>
            <w:r>
              <w:rPr>
                <w:sz w:val="24"/>
              </w:rPr>
              <w:t xml:space="preserve">___ ____________ 20__ г.</w:t>
            </w:r>
          </w:p>
          <w:p w14:paraId="637e2650">
            <w:pPr>
              <w:rPr>
                <w:sz w:val="24"/>
              </w:rPr>
              <w:jc w:val="center"/>
              <w:spacing w:line="256" w:lineRule="auto"/>
            </w:pPr>
            <w:r>
              <w:rPr>
                <w:sz w:val="24"/>
              </w:rPr>
              <w:br/>
            </w:r>
            <w:r>
              <w:rPr>
                <w:sz w:val="24"/>
              </w:rPr>
              <w:t xml:space="preserve">М.П. (при наличии печати)</w:t>
            </w:r>
          </w:p>
        </w:tc>
        <w:tc>
          <w:tcPr>
            <w:tcW w:w="4447" w:type="dxa"/>
          </w:tcPr>
          <w:p w14:paraId="7990ab91">
            <w:pPr>
              <w:rPr>
                <w:b/>
                <w:caps/>
                <w:sz w:val="24"/>
              </w:rPr>
              <w:jc w:val="center"/>
              <w:spacing w:line="256" w:lineRule="auto"/>
            </w:pPr>
          </w:p>
          <w:p w14:paraId="3e12d815">
            <w:pPr>
              <w:rPr>
                <w:b/>
                <w:caps/>
                <w:sz w:val="24"/>
              </w:rPr>
              <w:jc w:val="center"/>
              <w:spacing w:line="256" w:lineRule="auto"/>
            </w:pPr>
            <w:r>
              <w:rPr>
                <w:b/>
                <w:caps/>
                <w:sz w:val="24"/>
              </w:rPr>
              <w:t>заказчик:</w:t>
            </w:r>
          </w:p>
          <w:p w14:paraId="73f86196">
            <w:pPr>
              <w:rPr>
                <w:sz w:val="24"/>
              </w:rPr>
              <w:jc w:val="center"/>
              <w:spacing w:line="256" w:lineRule="auto"/>
            </w:pPr>
            <w:r>
              <w:rPr>
                <w:sz w:val="24"/>
              </w:rPr>
              <w:t>____________________________</w:t>
            </w:r>
          </w:p>
          <w:p w14:paraId="1ac4ae08">
            <w:pPr>
              <w:rPr>
                <w:sz w:val="24"/>
              </w:rPr>
              <w:jc w:val="center"/>
              <w:spacing w:line="256" w:lineRule="auto"/>
            </w:pPr>
            <w:r>
              <w:rPr>
                <w:sz w:val="24"/>
                <w:vertAlign w:val="superscript"/>
              </w:rPr>
              <w:t>(должность)</w:t>
            </w:r>
          </w:p>
          <w:p w14:paraId="06552a2c">
            <w:pPr>
              <w:rPr>
                <w:sz w:val="24"/>
              </w:rPr>
              <w:jc w:val="center"/>
              <w:spacing w:line="256" w:lineRule="auto"/>
            </w:pPr>
            <w:r>
              <w:rPr>
                <w:sz w:val="24"/>
              </w:rPr>
              <w:t>____________________________</w:t>
            </w:r>
          </w:p>
          <w:p w14:paraId="0c3f957b">
            <w:pPr>
              <w:rPr>
                <w:sz w:val="24"/>
                <w:vertAlign w:val="superscript"/>
              </w:rPr>
              <w:jc w:val="center"/>
              <w:spacing w:line="256" w:lineRule="auto"/>
            </w:pPr>
            <w:r>
              <w:rPr>
                <w:sz w:val="24"/>
                <w:vertAlign w:val="superscript"/>
              </w:rPr>
              <w:t xml:space="preserve">(подпись, фамилия и инициалы)</w:t>
            </w:r>
          </w:p>
          <w:p w14:paraId="7e564bb3">
            <w:pPr>
              <w:rPr>
                <w:sz w:val="24"/>
              </w:rPr>
              <w:jc w:val="center"/>
              <w:spacing w:line="256" w:lineRule="auto"/>
            </w:pPr>
            <w:r>
              <w:rPr>
                <w:sz w:val="24"/>
              </w:rPr>
              <w:t xml:space="preserve">___ ____________ 20__ г.</w:t>
            </w:r>
          </w:p>
          <w:p w14:paraId="4fa2fed3">
            <w:pPr>
              <w:rPr>
                <w:sz w:val="24"/>
              </w:rPr>
              <w:jc w:val="left"/>
              <w:spacing w:line="256" w:lineRule="auto"/>
            </w:pPr>
          </w:p>
          <w:p w14:paraId="3b16b49a">
            <w:pPr>
              <w:rPr>
                <w:sz w:val="24"/>
              </w:rPr>
              <w:jc w:val="center"/>
              <w:spacing w:line="256" w:lineRule="auto"/>
            </w:pPr>
          </w:p>
        </w:tc>
      </w:tr>
    </w:tbl>
    <w:p w14:paraId="3f068a3d">
      <w:pPr>
        <w:pStyle w:val="LBBodyText1"/>
        <w:pBdr>
          <w:bottom w:sz="12" w:space="1" w:val="single" w:color="auto"/>
        </w:pBdr>
      </w:pPr>
    </w:p>
    <w:p w14:paraId="78f2095e">
      <w:pPr>
        <w:pStyle w:val="LBBodyText1"/>
      </w:pPr>
    </w:p>
    <w:tbl>
      <w:tblPr>
        <w:tblStyle w:val="a3"/>
        <w:tblW w:w="9645" w:type="dxa"/>
        <w:tblLayout w:type="fixed"/>
      </w:tblPr>
      <w:tblGrid>
        <w:gridCol w:w="4822"/>
        <w:gridCol w:w="4823"/>
      </w:tblGrid>
      <w:tr>
        <w:tc>
          <w:tcPr>
            <w:tcW w:w="4822" w:type="dxa"/>
            <w:hideMark/>
          </w:tcPr>
          <w:p w14:paraId="785e58ba">
            <w:pPr>
              <w:pStyle w:val="LBScheduleBodytext"/>
              <w:rPr>
                <w:b/>
              </w:rPr>
              <w:jc w:val="center"/>
              <w:keepNext/>
            </w:pPr>
            <w:r>
              <w:rPr>
                <w:b/>
              </w:rPr>
              <w:t>ПОДРЯДЧИК:</w:t>
            </w:r>
          </w:p>
        </w:tc>
        <w:tc>
          <w:tcPr>
            <w:tcW w:w="4823" w:type="dxa"/>
            <w:hideMark/>
          </w:tcPr>
          <w:p w14:paraId="567ec1e4">
            <w:pPr>
              <w:pStyle w:val="LBScheduleBodytext"/>
              <w:jc w:val="center"/>
              <w:keepNext/>
            </w:pPr>
            <w:r>
              <w:rPr>
                <w:b/>
              </w:rPr>
              <w:t>ЗАКАЗЧИК:</w:t>
            </w:r>
          </w:p>
        </w:tc>
      </w:tr>
      <w:tr>
        <w:tc>
          <w:tcPr>
            <w:tcW w:w="4822" w:type="dxa"/>
            <w:hideMark/>
          </w:tcPr>
          <w:p w14:paraId="77253d21">
            <w:pPr>
              <w:pStyle w:val="LBBodyText1"/>
              <w:jc w:val="center"/>
              <w:keepNext/>
            </w:pPr>
          </w:p>
        </w:tc>
        <w:tc>
          <w:tcPr>
            <w:tcW w:w="4823" w:type="dxa"/>
            <w:hideMark/>
          </w:tcPr>
          <w:p w14:paraId="6aa71126">
            <w:pPr>
              <w:pStyle w:val="LBBodyText1"/>
              <w:jc w:val="center"/>
              <w:keepNext/>
            </w:pPr>
            <w:r>
              <w:fldChar w:fldCharType="begin" w:fldLock="true"/>
              <w:instrText xml:space="preserve">LBVARIABLE \id "32906" \displaced</w:instrText>
              <w:fldChar w:fldCharType="separate"/>
            </w:r>
            <w:r>
              <w:fldChar w:fldCharType="begin" w:fldLock="true"/>
              <w:instrText xml:space="preserve">LBVARIABLE \id "47643"</w:instrText>
              <w:fldChar w:fldCharType="separate"/>
            </w:r>
            <w:r>
              <w:t xml:space="preserve">директор УФПС Свердловской области</w:t>
            </w:r>
            <w:r>
              <w:fldChar w:fldCharType="end"/>
            </w:r>
            <w:r>
              <w:fldChar w:fldCharType="end"/>
            </w:r>
          </w:p>
        </w:tc>
      </w:tr>
      <w:tr>
        <w:tc>
          <w:tcPr>
            <w:tcW w:w="4822" w:type="dxa"/>
          </w:tcPr>
          <w:p w14:paraId="77d285dd">
            <w:pPr>
              <w:pStyle w:val="LBBodyText1"/>
              <w:jc w:val="center"/>
              <w:keepNext/>
            </w:pPr>
          </w:p>
          <w:p w14:paraId="62667a46">
            <w:pPr>
              <w:pStyle w:val="LBBodyText1"/>
              <w:jc w:val="center"/>
              <w:keepNext/>
            </w:pPr>
            <w:r>
              <w:t>____________________</w:t>
            </w:r>
          </w:p>
          <w:p w14:paraId="106dcd8a">
            <w:pPr>
              <w:pStyle w:val="LBBodyText1"/>
              <w:jc w:val="center"/>
              <w:keepNext/>
            </w:pPr>
          </w:p>
        </w:tc>
        <w:tc>
          <w:tcPr>
            <w:tcW w:w="4823" w:type="dxa"/>
          </w:tcPr>
          <w:p w14:paraId="5f72cf25">
            <w:pPr>
              <w:pStyle w:val="LBBodyText1"/>
              <w:jc w:val="center"/>
              <w:keepNext/>
            </w:pPr>
          </w:p>
          <w:p w14:paraId="52819821">
            <w:pPr>
              <w:pStyle w:val="LBBodyText1"/>
              <w:jc w:val="center"/>
              <w:keepNext/>
            </w:pPr>
            <w:r>
              <w:t>____________________</w:t>
            </w:r>
          </w:p>
          <w:p w14:paraId="50b61416">
            <w:pPr>
              <w:pStyle w:val="LBBodyText1"/>
              <w:jc w:val="center"/>
              <w:keepNext/>
            </w:pPr>
            <w:r>
              <w:fldChar w:fldCharType="begin" w:fldLock="true"/>
              <w:instrText xml:space="preserve">LBVARIABLE \id "32906" \displaced</w:instrText>
              <w:fldChar w:fldCharType="separate"/>
            </w:r>
            <w:r>
              <w:fldChar w:fldCharType="begin" w:fldLock="true"/>
              <w:instrText xml:space="preserve">LBVARIABLE \id "47644"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r>
      <w:tr>
        <w:tc>
          <w:tcPr>
            <w:tcW w:w="4822" w:type="dxa"/>
            <w:hideMark/>
          </w:tcPr>
          <w:p w14:paraId="0e6cd49b">
            <w:pPr>
              <w:pStyle w:val="LBBodyText1"/>
              <w:jc w:val="center"/>
              <w:keepNext/>
            </w:pPr>
            <w:r>
              <w:t xml:space="preserve">___ ____________ 20__ г.</w:t>
            </w:r>
          </w:p>
        </w:tc>
        <w:tc>
          <w:tcPr>
            <w:tcW w:w="4823" w:type="dxa"/>
            <w:hideMark/>
          </w:tcPr>
          <w:p w14:paraId="0024eae5">
            <w:pPr>
              <w:pStyle w:val="LBBodyText1"/>
              <w:jc w:val="center"/>
              <w:keepNext/>
            </w:pPr>
            <w:r>
              <w:t xml:space="preserve">___ ____________ 20__ г.</w:t>
            </w:r>
          </w:p>
        </w:tc>
      </w:tr>
      <w:tr>
        <w:tc>
          <w:tcPr>
            <w:tcW w:w="4822" w:type="dxa"/>
            <w:hideMark/>
          </w:tcPr>
          <w:p w14:paraId="6a00bac0">
            <w:pPr>
              <w:pStyle w:val="LBBodyText1"/>
              <w:jc w:val="center"/>
              <w:keepNext/>
            </w:pPr>
            <w:r>
              <w:t xml:space="preserve">М.П. (при наличии печати)</w:t>
            </w:r>
          </w:p>
        </w:tc>
        <w:tc>
          <w:tcPr>
            <w:tcW w:w="4823" w:type="dxa"/>
          </w:tcPr>
          <w:p w14:paraId="39093842">
            <w:pPr>
              <w:pStyle w:val="LBBodyText1"/>
              <w:jc w:val="center"/>
              <w:keepNext/>
            </w:pPr>
          </w:p>
        </w:tc>
      </w:tr>
    </w:tbl>
    <w:p w14:paraId="30ccc7b4">
      <w:pPr>
        <w:pStyle w:val="LBBodyText1"/>
        <w:jc w:val="right"/>
        <w:pageBreakBefore/>
      </w:pPr>
      <w:r>
        <w:t xml:space="preserve">Приложение № </w:t>
      </w:r>
      <w:bookmarkStart w:id="43" w:name="Приложение_3"/>
      <w:r>
        <w:t>3</w:t>
      </w:r>
      <w:bookmarkEnd w:id="43"/>
    </w:p>
    <w:p w14:paraId="3b160d99">
      <w:pPr>
        <w:pStyle w:val="LBBodyText1"/>
        <w:ind w:left="3969"/>
      </w:pPr>
      <w:r>
        <w:t xml:space="preserve">к Договору на выполнение работ по текущему ремонту отделения почтовой связи </w:t>
      </w:r>
      <w:r>
        <w:fldChar w:fldCharType="begin" w:fldLock="true"/>
        <w:instrText xml:space="preserve">LBVARIABLE \id "76816"</w:instrText>
        <w:fldChar w:fldCharType="separate"/>
      </w:r>
      <w:r>
        <w:t>628162</w:t>
      </w:r>
      <w:r>
        <w:fldChar w:fldCharType="end"/>
      </w:r>
      <w:r>
        <w:t xml:space="preserve"> УФПС </w:t>
      </w:r>
      <w:r>
        <w:fldChar w:fldCharType="begin" w:fldLock="true"/>
        <w:instrText xml:space="preserve">LBVARIABLE \id "76817" \grammarCase "genitive"</w:instrText>
        <w:fldChar w:fldCharType="separate"/>
      </w:r>
      <w:r>
        <w:t xml:space="preserve">Ханты-Мансийского автономного округа - Югры</w:t>
      </w:r>
      <w:r>
        <w:fldChar w:fldCharType="end"/>
      </w:r>
      <w:r>
        <w:t xml:space="preserve"> АО "Почта России", расположенного по адресу: </w:t>
      </w:r>
      <w:r>
        <w:fldChar w:fldCharType="begin" w:fldLock="true"/>
        <w:instrText xml:space="preserve">LBVARIABLE \id "76818"</w:instrText>
        <w:fldChar w:fldCharType="separate"/>
      </w:r>
      <w:r>
        <w:t xml:space="preserve">Ханты-Мансийский автономный округ - Югра, г.Белоярский, мкр. 3, д. 1</w:t>
      </w:r>
      <w:r>
        <w:fldChar w:fldCharType="end"/>
      </w:r>
    </w:p>
    <w:p w14:paraId="58146bd1">
      <w:pPr>
        <w:pStyle w:val="LBBodyText1"/>
        <w:jc w:val="right"/>
      </w:pPr>
      <w:r>
        <w:t xml:space="preserve">от «___»______________20__г.</w:t>
      </w:r>
    </w:p>
    <w:p w14:paraId="22790479">
      <w:pPr>
        <w:pStyle w:val="LBBodyText1"/>
        <w:jc w:val="right"/>
      </w:pPr>
      <w:r>
        <w:fldChar w:fldCharType="begin" w:fldLock="true"/>
        <w:instrText xml:space="preserve">LBVARIABLE \id "27650"</w:instrText>
        <w:fldChar w:fldCharType="separate"/>
      </w:r>
      <w:r>
        <w:t xml:space="preserve">№ __________</w:t>
      </w:r>
      <w:r>
        <w:fldChar w:fldCharType="end"/>
      </w:r>
    </w:p>
    <w:p w14:paraId="17ad5dbe">
      <w:pPr>
        <w:rPr>
          <w:b/>
          <w:sz w:val="24"/>
        </w:rPr>
        <w:jc w:val="center"/>
        <w:ind w:firstLine="709"/>
        <w:spacing w:line="280" w:lineRule="exact"/>
      </w:pPr>
    </w:p>
    <w:p w14:paraId="70f1f5f2">
      <w:pPr>
        <w:rPr>
          <w:b/>
          <w:sz w:val="24"/>
        </w:rPr>
        <w:jc w:val="center"/>
        <w:ind w:firstLine="709"/>
        <w:spacing w:line="280" w:lineRule="exact"/>
      </w:pPr>
      <w:r>
        <w:rPr>
          <w:b/>
          <w:sz w:val="24"/>
        </w:rPr>
        <w:t>Комплаенс-оговорка</w:t>
      </w:r>
    </w:p>
    <w:p w14:paraId="0d754066">
      <w:pPr>
        <w:rPr>
          <w:b/>
          <w:sz w:val="24"/>
        </w:rPr>
        <w:jc w:val="center"/>
        <w:ind w:firstLine="709"/>
        <w:spacing w:line="280" w:lineRule="exact"/>
      </w:pPr>
    </w:p>
    <w:p w14:paraId="663449b7">
      <w:pPr>
        <w:rPr>
          <w:sz w:val="24"/>
        </w:rPr>
        <w:ind w:firstLine="709"/>
        <w:spacing w:line="280" w:lineRule="exact"/>
        <w:tabs>
          <w:tab w:val="left" w:pos="1134"/>
        </w:tabs>
      </w:pPr>
      <w:r>
        <w:rPr>
          <w:sz w:val="24"/>
        </w:rPr>
        <w:t>1.</w:t>
      </w:r>
      <w:r>
        <w:rPr>
          <w:sz w:val="24"/>
        </w:rPr>
        <w:tab/>
      </w:r>
      <w:r>
        <w:rPr>
          <w:sz w:val="24"/>
        </w:rPr>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14:paraId="7efce850">
      <w:pPr>
        <w:rPr>
          <w:sz w:val="24"/>
        </w:rPr>
        <w:ind w:firstLine="709"/>
        <w:spacing w:line="280" w:lineRule="exact"/>
        <w:tabs>
          <w:tab w:val="left" w:pos="1276"/>
        </w:tabs>
      </w:pPr>
      <w:r>
        <w:rPr>
          <w:sz w:val="24"/>
        </w:rPr>
        <w:t>1.1.</w:t>
      </w:r>
      <w:r>
        <w:rPr>
          <w:sz w:val="24"/>
        </w:rPr>
        <w:tab/>
      </w:r>
      <w:r>
        <w:rPr>
          <w:sz w:val="24"/>
        </w:rPr>
        <w:t xml:space="preserve">Стороны соблюдают действующее законодательство о налогах</w:t>
      </w:r>
      <w:r>
        <w:rPr>
          <w:sz w:val="24"/>
        </w:rPr>
        <w:br/>
      </w:r>
      <w:r>
        <w:rPr>
          <w:sz w:val="24"/>
        </w:rPr>
        <w:t xml:space="preserve">и сборах и ведут достоверную и прозрачную бухгалтерскую отчетность, предполагающую недопущение составления неофициальной отчетности</w:t>
      </w:r>
      <w:r>
        <w:rPr>
          <w:sz w:val="24"/>
        </w:rPr>
        <w:br/>
      </w:r>
      <w:r>
        <w:rPr>
          <w:sz w:val="24"/>
        </w:rPr>
        <w:t xml:space="preserve">и использования поддельных документов;</w:t>
      </w:r>
    </w:p>
    <w:p w14:paraId="47694869">
      <w:pPr>
        <w:rPr>
          <w:sz w:val="24"/>
        </w:rPr>
        <w:ind w:firstLine="709"/>
        <w:spacing w:line="280" w:lineRule="exact"/>
        <w:tabs>
          <w:tab w:val="left" w:pos="1276"/>
        </w:tabs>
      </w:pPr>
      <w:r>
        <w:rPr>
          <w:sz w:val="24"/>
        </w:rPr>
        <w:t>1.2.</w:t>
      </w:r>
      <w:r>
        <w:rPr>
          <w:sz w:val="24"/>
        </w:rPr>
        <w:tab/>
      </w:r>
      <w:r>
        <w:rPr>
          <w:sz w:val="24"/>
        </w:rPr>
        <w:t xml:space="preserve">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14:paraId="2d0bce05">
      <w:pPr>
        <w:rPr>
          <w:sz w:val="24"/>
        </w:rPr>
        <w:ind w:firstLine="709"/>
        <w:spacing w:line="280" w:lineRule="exact"/>
        <w:tabs>
          <w:tab w:val="left" w:pos="1276"/>
        </w:tabs>
      </w:pPr>
      <w:r>
        <w:rPr>
          <w:sz w:val="24"/>
        </w:rPr>
        <w:t>1.3.</w:t>
      </w:r>
      <w:r>
        <w:rPr>
          <w:sz w:val="24"/>
        </w:rPr>
        <w:tab/>
      </w:r>
      <w:r>
        <w:rPr>
          <w:sz w:val="24"/>
        </w:rPr>
        <w:t xml:space="preserve">Стороны неукоснительно соблюдают требования и ограничения, установленные действующим законодательством Российской Федерации</w:t>
      </w:r>
      <w:r>
        <w:rPr>
          <w:sz w:val="24"/>
        </w:rPr>
        <w:br/>
      </w:r>
      <w:r>
        <w:rPr>
          <w:sz w:val="24"/>
        </w:rPr>
        <w:t xml:space="preserve">в части обеспечения применения ответных специальных экономических мер</w:t>
      </w:r>
      <w:r>
        <w:rPr>
          <w:sz w:val="24"/>
        </w:rPr>
        <w:br/>
      </w:r>
      <w:r>
        <w:rPr>
          <w:sz w:val="24"/>
        </w:rPr>
        <w:t xml:space="preserve">в связи с недружественными действиями некоторых иностранных государств и международных организаций. </w:t>
      </w:r>
    </w:p>
    <w:p w14:paraId="38eb628b">
      <w:pPr>
        <w:rPr>
          <w:sz w:val="24"/>
        </w:rPr>
        <w:ind w:firstLine="709"/>
        <w:spacing w:line="280" w:lineRule="exact"/>
        <w:tabs>
          <w:tab w:val="left" w:pos="1418"/>
        </w:tabs>
      </w:pPr>
      <w:r>
        <w:rPr>
          <w:sz w:val="24"/>
        </w:rPr>
        <w:t>1.3.1.</w:t>
      </w:r>
      <w:r>
        <w:rPr>
          <w:sz w:val="24"/>
        </w:rPr>
        <w:tab/>
      </w:r>
      <w:r>
        <w:rPr>
          <w:sz w:val="24"/>
        </w:rPr>
        <w:t xml:space="preserve">Стороны исходят из следующих заверений об обстоятельствах, </w:t>
      </w:r>
      <w:r>
        <w:rPr>
          <w:sz w:val="24"/>
          <w:spacing w:val="-8"/>
        </w:rPr>
        <w:t xml:space="preserve">имеющих существенное значение при заключении, исполнении и прекращении</w:t>
      </w:r>
      <w:r>
        <w:rPr>
          <w:sz w:val="24"/>
        </w:rPr>
        <w:t xml:space="preserve"> Договора: </w:t>
      </w:r>
    </w:p>
    <w:p w14:paraId="39304856">
      <w:pPr>
        <w:rPr>
          <w:sz w:val="24"/>
        </w:rPr>
        <w:ind w:firstLine="709"/>
        <w:spacing w:line="280" w:lineRule="exact"/>
        <w:tabs>
          <w:tab w:val="left" w:pos="1134"/>
        </w:tabs>
      </w:pPr>
      <w:r>
        <w:rPr>
          <w:sz w:val="24"/>
        </w:rPr>
        <w:t xml:space="preserve">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Pr>
          <w:sz w:val="24"/>
        </w:rPr>
        <w:br/>
      </w:r>
      <w:r>
        <w:rPr>
          <w:sz w:val="24"/>
        </w:rPr>
        <w:t xml:space="preserve">в соответствии с которыми заключение и/или исполнение настоящего Договора запрещено или ограничено (далее – Перечень);</w:t>
      </w:r>
    </w:p>
    <w:p w14:paraId="0c53dceb">
      <w:pPr>
        <w:rPr>
          <w:sz w:val="24"/>
        </w:rPr>
        <w:ind w:firstLine="709"/>
        <w:spacing w:line="280" w:lineRule="exact"/>
        <w:tabs>
          <w:tab w:val="left" w:pos="1134"/>
        </w:tabs>
      </w:pPr>
      <w:r>
        <w:rPr>
          <w:sz w:val="24"/>
        </w:rPr>
        <w:t xml:space="preserve">б) ни одна из Сторон не находится во владении и/или под контролем лиц, включенных в Перечень.</w:t>
      </w:r>
    </w:p>
    <w:p w14:paraId="084ed667">
      <w:pPr>
        <w:rPr>
          <w:sz w:val="24"/>
        </w:rPr>
        <w:ind w:firstLine="709"/>
        <w:spacing w:line="280" w:lineRule="exact"/>
        <w:tabs>
          <w:tab w:val="left" w:pos="1418"/>
        </w:tabs>
      </w:pPr>
      <w:r>
        <w:rPr>
          <w:sz w:val="24"/>
        </w:rPr>
        <w:t>1.3.2.</w:t>
      </w:r>
      <w:r>
        <w:rPr>
          <w:sz w:val="24"/>
        </w:rPr>
        <w:tab/>
      </w:r>
      <w:r>
        <w:rPr>
          <w:sz w:val="24"/>
        </w:rPr>
        <w:t xml:space="preserve">Сторона обязуется незамедлительно уведомить другую Сторону</w:t>
      </w:r>
      <w:r>
        <w:rPr>
          <w:sz w:val="24"/>
        </w:rPr>
        <w:br/>
      </w:r>
      <w:r>
        <w:rPr>
          <w:sz w:val="24"/>
        </w:rPr>
        <w:t xml:space="preserve">в случае изменения обстоятельств, указанных в п. 1.3.1 настоящего Приложения.</w:t>
      </w:r>
    </w:p>
    <w:p w14:paraId="5383d547">
      <w:pPr>
        <w:rPr>
          <w:sz w:val="24"/>
        </w:rPr>
        <w:ind w:firstLine="709"/>
        <w:spacing w:line="280" w:lineRule="exact"/>
        <w:tabs>
          <w:tab w:val="left" w:pos="1418"/>
        </w:tabs>
      </w:pPr>
      <w:r>
        <w:rPr>
          <w:sz w:val="24"/>
        </w:rPr>
        <w:t>1.3.3.</w:t>
      </w:r>
      <w:r>
        <w:rPr>
          <w:sz w:val="24"/>
        </w:rPr>
        <w:tab/>
      </w:r>
      <w:r>
        <w:rPr>
          <w:sz w:val="24"/>
        </w:rPr>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14:paraId="0399f6ea">
      <w:pPr>
        <w:numPr>
          <w:numId w:val="36"/>
          <w:ilvl w:val="0"/>
        </w:numPr>
        <w:rPr>
          <w:sz w:val="24"/>
        </w:rPr>
        <w:jc w:val="left"/>
        <w:ind w:left="0" w:firstLine="709"/>
        <w:spacing w:after="160" w:line="280" w:lineRule="exact"/>
        <w:contextualSpacing/>
        <w:tabs>
          <w:tab w:val="left" w:pos="1134"/>
        </w:tabs>
      </w:pPr>
      <w:r>
        <w:rPr>
          <w:sz w:val="24"/>
        </w:rPr>
        <w:t xml:space="preserve">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14:paraId="44a2149f">
      <w:pPr>
        <w:numPr>
          <w:numId w:val="36"/>
          <w:ilvl w:val="0"/>
        </w:numPr>
        <w:rPr>
          <w:sz w:val="24"/>
        </w:rPr>
        <w:jc w:val="left"/>
        <w:ind w:left="0" w:firstLine="709"/>
        <w:spacing w:after="160" w:line="280" w:lineRule="exact"/>
        <w:contextualSpacing/>
        <w:tabs>
          <w:tab w:val="left" w:pos="1134"/>
        </w:tabs>
      </w:pPr>
      <w:r>
        <w:rPr>
          <w:sz w:val="24"/>
        </w:rP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14:paraId="18fdf8a6">
      <w:pPr>
        <w:rPr>
          <w:sz w:val="24"/>
        </w:rPr>
        <w:ind w:firstLine="709"/>
        <w:spacing w:line="280" w:lineRule="exact"/>
        <w:tabs>
          <w:tab w:val="left" w:pos="1134"/>
        </w:tabs>
      </w:pPr>
      <w:r>
        <w:rPr>
          <w:sz w:val="24"/>
        </w:rPr>
        <w:t xml:space="preserve">Уведомление АО «Почта России» осуществляется посредством направления письма на электронный адрес: </w:t>
      </w:r>
      <w:r>
        <w:fldChar w:fldCharType="begin" w:fldLock="false"/>
        <w:instrText xml:space="preserve">HYPERLINK "mailto:compliance-R00@russianpost.ru"</w:instrText>
        <w:fldChar w:fldCharType="separate"/>
      </w:r>
      <w:r>
        <w:rPr>
          <w:u w:val="single"/>
          <w:color w:val="0000ff"/>
          <w:sz w:val="24"/>
        </w:rPr>
        <w:t>compliance-R00@russianpost.ru</w:t>
      </w:r>
      <w:r>
        <w:fldChar w:fldCharType="end"/>
      </w:r>
      <w:r>
        <w:rPr>
          <w:sz w:val="24"/>
        </w:rPr>
        <w:t xml:space="preserve">. </w:t>
      </w:r>
    </w:p>
    <w:p w14:paraId="6238a675">
      <w:pPr>
        <w:rPr>
          <w:sz w:val="24"/>
        </w:rPr>
        <w:ind w:firstLine="709"/>
        <w:tabs>
          <w:tab w:val="left" w:pos="1134"/>
        </w:tabs>
      </w:pPr>
      <w:r>
        <w:rPr>
          <w:sz w:val="24"/>
        </w:rPr>
        <w:t xml:space="preserve">Уведомление </w:t>
      </w:r>
      <w:r>
        <w:rPr>
          <w:sz w:val="24"/>
        </w:rPr>
        <w:fldChar w:fldCharType="begin" w:fldLock="true"/>
        <w:instrText xml:space="preserve">LBVARIABLE \id "76814"</w:instrText>
        <w:fldChar w:fldCharType="separate"/>
      </w:r>
      <w:r>
        <w:rPr>
          <w:sz w:val="24"/>
        </w:rPr>
        <w:t>__________________________</w:t>
      </w:r>
      <w:r>
        <w:rPr>
          <w:sz w:val="24"/>
        </w:rPr>
        <w:fldChar w:fldCharType="end"/>
      </w:r>
      <w:r>
        <w:rPr>
          <w:sz w:val="24"/>
        </w:rPr>
        <w:t xml:space="preserve"> осуществляется посредством направления </w:t>
      </w:r>
      <w:r>
        <w:rPr>
          <w:sz w:val="24"/>
        </w:rPr>
        <w:fldChar w:fldCharType="begin" w:fldLock="true"/>
        <w:instrText xml:space="preserve">LBVARIABLE \id "76815"</w:instrText>
        <w:fldChar w:fldCharType="separate"/>
      </w:r>
      <w:r>
        <w:rPr>
          <w:sz w:val="24"/>
        </w:rPr>
        <w:t xml:space="preserve">письма на электронный адрес ___________</w:t>
      </w:r>
      <w:r>
        <w:rPr>
          <w:sz w:val="24"/>
        </w:rPr>
        <w:fldChar w:fldCharType="end"/>
      </w:r>
      <w:r>
        <w:rPr>
          <w:sz w:val="24"/>
        </w:rPr>
        <w:t>.</w:t>
      </w:r>
    </w:p>
    <w:p w14:paraId="3256d283">
      <w:pPr>
        <w:rPr>
          <w:sz w:val="24"/>
        </w:rPr>
        <w:ind w:firstLine="709"/>
        <w:spacing w:line="280" w:lineRule="exact"/>
        <w:tabs>
          <w:tab w:val="left" w:pos="1134"/>
        </w:tabs>
      </w:pPr>
      <w:r>
        <w:rPr>
          <w:color w:val="000000"/>
          <w:sz w:val="24"/>
        </w:rPr>
        <w:t xml:space="preserve">В случае если Договором установлен </w:t>
      </w:r>
      <w:r>
        <w:rPr>
          <w:sz w:val="24"/>
        </w:rPr>
        <w:t xml:space="preserve">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14:paraId="47d6b6ab">
      <w:pPr>
        <w:rPr>
          <w:sz w:val="24"/>
        </w:rPr>
        <w:ind w:firstLine="709"/>
        <w:spacing w:line="280" w:lineRule="exact"/>
        <w:tabs>
          <w:tab w:val="left" w:pos="1134"/>
        </w:tabs>
      </w:pPr>
      <w:r>
        <w:rPr>
          <w:sz w:val="24"/>
        </w:rPr>
        <w:t xml:space="preserve">Стороны соглашаются, что реализация права, предусмотренного настоящим пунктом, не влечет какой-либо ответственности для соответствующей Стороны.</w:t>
      </w:r>
    </w:p>
    <w:p w14:paraId="132a981d">
      <w:pPr>
        <w:rPr>
          <w:sz w:val="24"/>
        </w:rPr>
        <w:ind w:firstLine="709"/>
        <w:spacing w:line="280" w:lineRule="exact"/>
        <w:tabs>
          <w:tab w:val="left" w:pos="1134"/>
        </w:tabs>
      </w:pPr>
      <w:r>
        <w:rPr>
          <w:sz w:val="24"/>
        </w:rPr>
        <w:t>2.</w:t>
      </w:r>
      <w:r>
        <w:rPr>
          <w:sz w:val="24"/>
        </w:rPr>
        <w:tab/>
      </w:r>
      <w:r>
        <w:rPr>
          <w:sz w:val="24"/>
        </w:rPr>
        <w:t xml:space="preserve">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Pr>
          <w:sz w:val="24"/>
        </w:rPr>
        <w:br/>
      </w:r>
      <w:r>
        <w:rPr>
          <w:sz w:val="24"/>
        </w:rPr>
        <w:t xml:space="preserve">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p>
    <w:p w14:paraId="641a49c7">
      <w:pPr>
        <w:rPr>
          <w:sz w:val="24"/>
        </w:rPr>
        <w:ind w:firstLine="709"/>
        <w:spacing w:line="280" w:lineRule="exact"/>
        <w:tabs>
          <w:tab w:val="left" w:pos="1134"/>
        </w:tabs>
      </w:pPr>
      <w:r>
        <w:rPr>
          <w:sz w:val="24"/>
        </w:rPr>
        <w:t xml:space="preserve">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14:paraId="5f8d4ecd">
      <w:pPr>
        <w:rPr>
          <w:sz w:val="24"/>
        </w:rPr>
        <w:ind w:firstLine="709"/>
        <w:spacing w:line="280" w:lineRule="exact"/>
        <w:tabs>
          <w:tab w:val="left" w:pos="1134"/>
        </w:tabs>
      </w:pPr>
      <w:r>
        <w:rPr>
          <w:sz w:val="24"/>
        </w:rPr>
        <w:t>3.</w:t>
      </w:r>
      <w:r>
        <w:rPr>
          <w:sz w:val="24"/>
        </w:rPr>
        <w:tab/>
      </w:r>
      <w:r>
        <w:rPr>
          <w:sz w:val="24"/>
        </w:rPr>
        <w:t xml:space="preserve">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14:paraId="4b1503cf">
      <w:pPr>
        <w:rPr>
          <w:sz w:val="24"/>
        </w:rPr>
        <w:ind w:firstLine="709"/>
        <w:spacing w:line="280" w:lineRule="exact"/>
        <w:tabs>
          <w:tab w:val="left" w:pos="1134"/>
        </w:tabs>
      </w:pPr>
      <w:r>
        <w:rPr>
          <w:sz w:val="24"/>
        </w:rPr>
        <w:t xml:space="preserve">Уведомление Сторон осуществляется в порядке, определенном в пункте 1.3.3 настоящего Приложения.</w:t>
      </w:r>
    </w:p>
    <w:p w14:paraId="00400747">
      <w:pPr>
        <w:rPr>
          <w:sz w:val="24"/>
        </w:rPr>
        <w:ind w:firstLine="709"/>
        <w:spacing w:line="280" w:lineRule="exact"/>
        <w:tabs>
          <w:tab w:val="left" w:pos="1134"/>
        </w:tabs>
      </w:pPr>
      <w:r>
        <w:rPr>
          <w:sz w:val="24"/>
        </w:rPr>
        <w:t xml:space="preserve">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14:paraId="3363d190">
      <w:pPr>
        <w:rPr>
          <w:sz w:val="24"/>
        </w:rPr>
        <w:ind w:firstLine="709"/>
        <w:spacing w:line="280" w:lineRule="exact"/>
        <w:tabs>
          <w:tab w:val="left" w:pos="1134"/>
        </w:tabs>
      </w:pPr>
      <w:r>
        <w:rPr>
          <w:sz w:val="24"/>
        </w:rPr>
        <w:t xml:space="preserve">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14:paraId="176b3f95">
      <w:pPr>
        <w:rPr>
          <w:sz w:val="24"/>
        </w:rPr>
        <w:ind w:firstLine="709"/>
        <w:spacing w:line="280" w:lineRule="exact"/>
        <w:tabs>
          <w:tab w:val="left" w:pos="1134"/>
        </w:tabs>
      </w:pPr>
      <w:r>
        <w:rPr>
          <w:sz w:val="24"/>
        </w:rPr>
        <w:t>4.</w:t>
      </w:r>
      <w:r>
        <w:rPr>
          <w:sz w:val="24"/>
        </w:rPr>
        <w:tab/>
      </w:r>
      <w:r>
        <w:rPr>
          <w:sz w:val="24"/>
        </w:rPr>
        <w:t xml:space="preserve">В случае подтверждения факта совершения Стороной действий, квалифицированных как «недружественное влияние», и/или неполучения</w:t>
      </w:r>
      <w:r>
        <w:rPr>
          <w:sz w:val="24"/>
        </w:rPr>
        <w:br/>
      </w:r>
      <w:r>
        <w:rPr>
          <w:sz w:val="24"/>
        </w:rPr>
        <w:t xml:space="preserve">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14:paraId="0872f6d2">
      <w:pPr>
        <w:rPr>
          <w:sz w:val="24"/>
        </w:rPr>
        <w:ind w:firstLine="709"/>
        <w:spacing w:line="280" w:lineRule="exact"/>
        <w:tabs>
          <w:tab w:val="left" w:pos="1134"/>
        </w:tabs>
      </w:pPr>
      <w:r>
        <w:rPr>
          <w:sz w:val="24"/>
        </w:rPr>
        <w:t xml:space="preserve">- потребовать уплаты штрафа в размере, установленном Договором применительно к нарушениям настоящего Приложения;</w:t>
      </w:r>
    </w:p>
    <w:p w14:paraId="3d7398e7">
      <w:pPr>
        <w:rPr>
          <w:sz w:val="24"/>
        </w:rPr>
        <w:ind w:firstLine="709"/>
        <w:spacing w:line="280" w:lineRule="exact"/>
        <w:tabs>
          <w:tab w:val="left" w:pos="1134"/>
        </w:tabs>
      </w:pPr>
      <w:r>
        <w:rPr>
          <w:sz w:val="24"/>
        </w:rPr>
        <w:t xml:space="preserve">-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14:paraId="16bd9bc1">
      <w:pPr>
        <w:rPr>
          <w:sz w:val="24"/>
        </w:rPr>
        <w:ind w:firstLine="709"/>
        <w:spacing w:line="280" w:lineRule="exact"/>
        <w:tabs>
          <w:tab w:val="left" w:pos="1134"/>
        </w:tabs>
      </w:pPr>
      <w:r>
        <w:rPr>
          <w:sz w:val="24"/>
        </w:rPr>
        <w:t xml:space="preserve">Право требования уплаты штрафа возникает за каждый выявленный факт «недружественного влияния».</w:t>
      </w:r>
    </w:p>
    <w:p w14:paraId="030cf9af">
      <w:pPr>
        <w:rPr>
          <w:sz w:val="24"/>
        </w:rPr>
        <w:ind w:firstLine="709"/>
        <w:spacing w:line="280" w:lineRule="exact"/>
        <w:tabs>
          <w:tab w:val="left" w:pos="1134"/>
        </w:tabs>
      </w:pPr>
      <w:r>
        <w:rPr>
          <w:sz w:val="24"/>
        </w:rPr>
        <w:t xml:space="preserve">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p w14:paraId="23d35564">
      <w:pPr>
        <w:pStyle w:val="LBBodyText1"/>
      </w:pPr>
    </w:p>
    <w:tbl>
      <w:tblPr>
        <w:tblStyle w:val="a3"/>
        <w:tblW w:w="9645" w:type="dxa"/>
        <w:tblLayout w:type="fixed"/>
      </w:tblPr>
      <w:tblGrid>
        <w:gridCol w:w="4822"/>
        <w:gridCol w:w="4823"/>
      </w:tblGrid>
      <w:tr>
        <w:tc>
          <w:tcPr>
            <w:tcW w:w="4822" w:type="dxa"/>
            <w:hideMark/>
          </w:tcPr>
          <w:p w14:paraId="7d7f9440">
            <w:pPr>
              <w:pStyle w:val="LBScheduleBodytext"/>
              <w:rPr>
                <w:b/>
              </w:rPr>
              <w:jc w:val="center"/>
              <w:keepNext/>
            </w:pPr>
            <w:r>
              <w:rPr>
                <w:b/>
              </w:rPr>
              <w:t>ПОДРЯДЧИК:</w:t>
            </w:r>
          </w:p>
        </w:tc>
        <w:tc>
          <w:tcPr>
            <w:tcW w:w="4823" w:type="dxa"/>
            <w:hideMark/>
          </w:tcPr>
          <w:p w14:paraId="22675190">
            <w:pPr>
              <w:pStyle w:val="LBScheduleBodytext"/>
              <w:jc w:val="center"/>
              <w:keepNext/>
            </w:pPr>
            <w:r>
              <w:rPr>
                <w:b/>
              </w:rPr>
              <w:t>ЗАКАЗЧИК:</w:t>
            </w:r>
          </w:p>
        </w:tc>
      </w:tr>
      <w:tr>
        <w:tc>
          <w:tcPr>
            <w:tcW w:w="4822" w:type="dxa"/>
            <w:hideMark/>
          </w:tcPr>
          <w:p w14:paraId="4ac04541">
            <w:pPr>
              <w:pStyle w:val="LBBodyText1"/>
              <w:jc w:val="center"/>
              <w:keepNext/>
            </w:pPr>
          </w:p>
        </w:tc>
        <w:tc>
          <w:tcPr>
            <w:tcW w:w="4823" w:type="dxa"/>
            <w:hideMark/>
          </w:tcPr>
          <w:p w14:paraId="4d2db424">
            <w:pPr>
              <w:pStyle w:val="LBBodyText1"/>
              <w:jc w:val="center"/>
              <w:keepNext/>
            </w:pPr>
            <w:r>
              <w:fldChar w:fldCharType="begin" w:fldLock="true"/>
              <w:instrText xml:space="preserve">LBVARIABLE \id "32906" \displaced</w:instrText>
              <w:fldChar w:fldCharType="separate"/>
            </w:r>
            <w:r>
              <w:fldChar w:fldCharType="begin" w:fldLock="true"/>
              <w:instrText xml:space="preserve">LBVARIABLE \id "47643"</w:instrText>
              <w:fldChar w:fldCharType="separate"/>
            </w:r>
            <w:r>
              <w:t xml:space="preserve">директор УФПС Свердловской области</w:t>
            </w:r>
            <w:r>
              <w:fldChar w:fldCharType="end"/>
            </w:r>
            <w:r>
              <w:fldChar w:fldCharType="end"/>
            </w:r>
          </w:p>
        </w:tc>
      </w:tr>
      <w:tr>
        <w:tc>
          <w:tcPr>
            <w:tcW w:w="4822" w:type="dxa"/>
          </w:tcPr>
          <w:p w14:paraId="497ffae5">
            <w:pPr>
              <w:pStyle w:val="LBBodyText1"/>
              <w:jc w:val="center"/>
              <w:keepNext/>
            </w:pPr>
          </w:p>
          <w:p w14:paraId="4dc90592">
            <w:pPr>
              <w:pStyle w:val="LBBodyText1"/>
              <w:jc w:val="center"/>
              <w:keepNext/>
            </w:pPr>
            <w:r>
              <w:t>____________________</w:t>
            </w:r>
          </w:p>
          <w:p w14:paraId="33e79ed6">
            <w:pPr>
              <w:pStyle w:val="LBBodyText1"/>
              <w:jc w:val="center"/>
              <w:keepNext/>
            </w:pPr>
          </w:p>
        </w:tc>
        <w:tc>
          <w:tcPr>
            <w:tcW w:w="4823" w:type="dxa"/>
          </w:tcPr>
          <w:p w14:paraId="57c547b1">
            <w:pPr>
              <w:pStyle w:val="LBBodyText1"/>
              <w:jc w:val="center"/>
              <w:keepNext/>
            </w:pPr>
          </w:p>
          <w:p w14:paraId="465c23df">
            <w:pPr>
              <w:pStyle w:val="LBBodyText1"/>
              <w:jc w:val="center"/>
              <w:keepNext/>
            </w:pPr>
            <w:r>
              <w:t>____________________</w:t>
            </w:r>
          </w:p>
          <w:p w14:paraId="57d9024b">
            <w:pPr>
              <w:pStyle w:val="LBBodyText1"/>
              <w:jc w:val="center"/>
              <w:keepNext/>
            </w:pPr>
            <w:r>
              <w:fldChar w:fldCharType="begin" w:fldLock="true"/>
              <w:instrText xml:space="preserve">LBVARIABLE \id "32906" \displaced</w:instrText>
              <w:fldChar w:fldCharType="separate"/>
            </w:r>
            <w:r>
              <w:fldChar w:fldCharType="begin" w:fldLock="true"/>
              <w:instrText xml:space="preserve">LBVARIABLE \id "47644"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r>
      <w:tr>
        <w:tc>
          <w:tcPr>
            <w:tcW w:w="4822" w:type="dxa"/>
            <w:hideMark/>
          </w:tcPr>
          <w:p w14:paraId="366fcfa3">
            <w:pPr>
              <w:pStyle w:val="LBBodyText1"/>
              <w:jc w:val="center"/>
              <w:keepNext/>
            </w:pPr>
            <w:r>
              <w:t xml:space="preserve">___ ____________ 20__ г.</w:t>
            </w:r>
          </w:p>
        </w:tc>
        <w:tc>
          <w:tcPr>
            <w:tcW w:w="4823" w:type="dxa"/>
            <w:hideMark/>
          </w:tcPr>
          <w:p w14:paraId="7a7d684b">
            <w:pPr>
              <w:pStyle w:val="LBBodyText1"/>
              <w:jc w:val="center"/>
              <w:keepNext/>
            </w:pPr>
            <w:r>
              <w:t xml:space="preserve">___ ____________ 20__ г.</w:t>
            </w:r>
          </w:p>
        </w:tc>
      </w:tr>
      <w:tr>
        <w:tc>
          <w:tcPr>
            <w:tcW w:w="4822" w:type="dxa"/>
            <w:hideMark/>
          </w:tcPr>
          <w:p w14:paraId="64b7afda">
            <w:pPr>
              <w:pStyle w:val="LBBodyText1"/>
              <w:jc w:val="center"/>
              <w:keepNext/>
            </w:pPr>
            <w:r>
              <w:t xml:space="preserve">М.П. (при наличии печати)</w:t>
            </w:r>
          </w:p>
        </w:tc>
        <w:tc>
          <w:tcPr>
            <w:tcW w:w="4823" w:type="dxa"/>
          </w:tcPr>
          <w:p w14:paraId="75e22db0">
            <w:pPr>
              <w:pStyle w:val="LBBodyText1"/>
              <w:jc w:val="center"/>
              <w:keepNext/>
            </w:pPr>
          </w:p>
        </w:tc>
      </w:tr>
    </w:tbl>
    <w:p w14:paraId="694c9b6a">
      <w:pPr>
        <w:pStyle w:val="LBBodyText1"/>
      </w:pPr>
    </w:p>
    <w:p w14:paraId="3af3263f">
      <w:pPr>
        <w:pStyle w:val="LBBodyText1"/>
      </w:pPr>
    </w:p>
    <w:p w14:paraId="7178f5c9">
      <w:pPr>
        <w:pStyle w:val="LBBodyText1"/>
        <w:jc w:val="right"/>
        <w:pageBreakBefore/>
      </w:pPr>
      <w:r>
        <w:fldChar w:fldCharType="begin" w:fldLock="true"/>
        <w:instrText xml:space="preserve">LBVARIABLE \id "30185" \displaced</w:instrText>
        <w:fldChar w:fldCharType="separate"/>
      </w:r>
      <w:r>
        <w:t xml:space="preserve">Приложение № </w:t>
      </w:r>
      <w:r>
        <w:fldChar w:fldCharType="begin" w:fldLock="true"/>
        <w:instrText xml:space="preserve">LBVARIABLE \id "76630" \dateFormat "dd.MM.yyyy" \moneyFormat "0,000.00 (ISpell) I$$$$ .00 F$$"</w:instrText>
        <w:fldChar w:fldCharType="separate"/>
      </w:r>
      <w:r>
        <w:t>4</w:t>
      </w:r>
      <w:r>
        <w:fldChar w:fldCharType="end"/>
      </w:r>
      <w:r>
        <w:t>​​</w:t>
      </w:r>
    </w:p>
    <w:p w14:paraId="487a1d13">
      <w:pPr>
        <w:pStyle w:val="LBBodyText1"/>
        <w:ind w:left="3969"/>
      </w:pPr>
      <w:r>
        <w:t xml:space="preserve">к Договору на выполнение работ по текущему ремонту отделения почтовой связи </w:t>
      </w:r>
      <w:r>
        <w:fldChar w:fldCharType="begin" w:fldLock="true"/>
        <w:instrText xml:space="preserve">LBVARIABLE \id "76816"</w:instrText>
        <w:fldChar w:fldCharType="separate"/>
      </w:r>
      <w:r>
        <w:t>628162</w:t>
      </w:r>
      <w:r>
        <w:fldChar w:fldCharType="end"/>
      </w:r>
      <w:r>
        <w:t xml:space="preserve"> УФПС </w:t>
      </w:r>
      <w:r>
        <w:fldChar w:fldCharType="begin" w:fldLock="true"/>
        <w:instrText xml:space="preserve">LBVARIABLE \id "76817" \grammarCase "genitive"</w:instrText>
        <w:fldChar w:fldCharType="separate"/>
      </w:r>
      <w:r>
        <w:t xml:space="preserve">Ханты-Мансийского автономного округа - Югры</w:t>
      </w:r>
      <w:r>
        <w:fldChar w:fldCharType="end"/>
      </w:r>
      <w:r>
        <w:t xml:space="preserve"> АО "Почта России", расположенного по адресу: </w:t>
      </w:r>
      <w:r>
        <w:fldChar w:fldCharType="begin" w:fldLock="true"/>
        <w:instrText xml:space="preserve">LBVARIABLE \id "76818"</w:instrText>
        <w:fldChar w:fldCharType="separate"/>
      </w:r>
      <w:r>
        <w:t xml:space="preserve">Ханты-Мансийский автономный округ - Югра, г.Белоярский, мкр. 3, д. 1</w:t>
      </w:r>
      <w:r>
        <w:fldChar w:fldCharType="end"/>
      </w:r>
    </w:p>
    <w:p w14:paraId="0fba41e4">
      <w:pPr>
        <w:pStyle w:val="LBBodyText1"/>
        <w:jc w:val="right"/>
      </w:pPr>
      <w:r>
        <w:t xml:space="preserve">от «___»______________20__г.</w:t>
      </w:r>
    </w:p>
    <w:p w14:paraId="777e6f16">
      <w:pPr>
        <w:pStyle w:val="LBBodyText1"/>
        <w:jc w:val="right"/>
      </w:pPr>
      <w:r>
        <w:fldChar w:fldCharType="begin" w:fldLock="true"/>
        <w:instrText xml:space="preserve">LBVARIABLE \id "27650"</w:instrText>
        <w:fldChar w:fldCharType="separate"/>
      </w:r>
      <w:r>
        <w:t xml:space="preserve">№ __________</w:t>
      </w:r>
      <w:r>
        <w:fldChar w:fldCharType="end"/>
      </w:r>
    </w:p>
    <w:p w14:paraId="4878a616">
      <w:pPr>
        <w:pStyle w:val="LBBodyText1"/>
      </w:pPr>
    </w:p>
    <w:p w14:paraId="57888703">
      <w:pPr>
        <w:pStyle w:val="LBBodyText1"/>
        <w:jc w:val="center"/>
      </w:pPr>
      <w:r>
        <w:rPr>
          <w:b/>
        </w:rPr>
        <w:fldChar w:fldCharType="begin" w:fldLock="true"/>
        <w:instrText xml:space="preserve">LBVARIABLE \id "30185" \displaced</w:instrText>
        <w:fldChar w:fldCharType="separate"/>
      </w:r>
      <w:r>
        <w:rPr>
          <w:b/>
        </w:rPr>
        <w:t xml:space="preserve">Документы и сведения, предоставляемые Подрядчиком – иностранным физическим лицом, иностранным юридическим лицом, иностранной организацией, не являющейся юридическим лицом по иностранному праву</w:t>
      </w:r>
      <w:r>
        <w:rPr>
          <w:b/>
        </w:rPr>
        <w:fldChar w:fldCharType="end"/>
      </w:r>
    </w:p>
    <w:p w14:paraId="2bb062f2">
      <w:pPr>
        <w:numPr>
          <w:numId w:val="35"/>
          <w:ilvl w:val="0"/>
        </w:numPr>
        <w:rPr>
          <w:sz w:val="24"/>
        </w:rPr>
      </w:pPr>
    </w:p>
    <w:p w14:paraId="28d0a420">
      <w:pPr>
        <w:pStyle w:val="LBSimple1"/>
        <w:numPr>
          <w:numId w:val="35"/>
          <w:ilvl w:val="0"/>
        </w:numPr>
        <w:ind w:left="-15" w:firstLine="699"/>
        <w:contextualSpacing/>
      </w:pPr>
      <w:r>
        <w:t xml:space="preserve">1) Учредительные или иные документы:</w:t>
      </w:r>
    </w:p>
    <w:p w14:paraId="67351aab">
      <w:pPr>
        <w:pStyle w:val="LBSimple1"/>
        <w:numPr>
          <w:numId w:val="35"/>
          <w:ilvl w:val="0"/>
        </w:numPr>
        <w:ind w:left="-15" w:firstLine="699"/>
        <w:contextualSpacing/>
      </w:pPr>
      <w:r>
        <w:t>1.1)</w:t>
      </w:r>
      <w:r>
        <w:tab/>
      </w:r>
      <w:r>
        <w:t xml:space="preserve">подтверждающие статус Контрагента как соответствующий применимому иностранному законодательству разновидности организационно-правовой формы;</w:t>
      </w:r>
    </w:p>
    <w:p w14:paraId="7b4cf10d">
      <w:pPr>
        <w:pStyle w:val="LBSimple1"/>
        <w:numPr>
          <w:numId w:val="35"/>
          <w:ilvl w:val="0"/>
        </w:numPr>
        <w:ind w:left="-15" w:firstLine="699"/>
        <w:contextualSpacing/>
      </w:pPr>
      <w:r>
        <w:t>1.2)</w:t>
      </w:r>
      <w:r>
        <w:tab/>
      </w:r>
      <w:r>
        <w:t xml:space="preserve">содержащие сведения о долях участия, наличии управляющих органов и об общем распределении полномочий между ними.</w:t>
      </w:r>
    </w:p>
    <w:p w14:paraId="51c8853e">
      <w:pPr>
        <w:pStyle w:val="LBSimple1"/>
        <w:numPr>
          <w:numId w:val="35"/>
          <w:ilvl w:val="0"/>
        </w:numPr>
        <w:ind w:left="-15" w:firstLine="699"/>
        <w:contextualSpacing/>
      </w:pPr>
      <w:r>
        <w:t>2)</w:t>
      </w:r>
      <w:r>
        <w:tab/>
      </w:r>
      <w:r>
        <w:t xml:space="preserve">Финансовая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14:paraId="14ac8fbd">
      <w:pPr>
        <w:pStyle w:val="LBSimple1"/>
        <w:numPr>
          <w:numId w:val="35"/>
          <w:ilvl w:val="0"/>
        </w:numPr>
        <w:ind w:left="-15" w:firstLine="699"/>
        <w:contextualSpacing/>
      </w:pPr>
      <w:r>
        <w:t>3)</w:t>
      </w:r>
      <w:r>
        <w:tab/>
      </w:r>
      <w:r>
        <w:t xml:space="preserve">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Российской Федерации.</w:t>
      </w:r>
    </w:p>
    <w:p w14:paraId="3b1314ef">
      <w:pPr>
        <w:pStyle w:val="LBSimple1"/>
        <w:numPr>
          <w:numId w:val="35"/>
          <w:ilvl w:val="0"/>
        </w:numPr>
        <w:ind w:left="-15" w:firstLine="699"/>
        <w:contextualSpacing/>
      </w:pPr>
      <w:r>
        <w:t>4)</w:t>
      </w:r>
      <w:r>
        <w:tab/>
      </w:r>
      <w:r>
        <w:t xml:space="preserve">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Российской Федерации - в части выполняемых Контрагентом функций и принимаемых данным Контрагентом рисков.</w:t>
      </w:r>
    </w:p>
    <w:p w14:paraId="6616f568">
      <w:pPr>
        <w:pStyle w:val="LBSimple1"/>
        <w:numPr>
          <w:numId w:val="35"/>
          <w:ilvl w:val="0"/>
        </w:numPr>
        <w:ind w:left="-15" w:firstLine="699"/>
        <w:contextualSpacing/>
      </w:pPr>
      <w:r>
        <w:t>5)</w:t>
      </w:r>
      <w:r>
        <w:tab/>
      </w:r>
      <w:r>
        <w:t xml:space="preserve">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14:paraId="19d175cb">
      <w:pPr>
        <w:pStyle w:val="LBSimple1"/>
        <w:numPr>
          <w:numId w:val="35"/>
          <w:ilvl w:val="0"/>
        </w:numPr>
        <w:ind w:left="-15" w:firstLine="699"/>
        <w:contextualSpacing/>
      </w:pPr>
      <w:r>
        <w:t>5.1)</w:t>
      </w:r>
      <w:r>
        <w:tab/>
      </w:r>
      <w:r>
        <w:t xml:space="preserve">факт включения облагаемых доходов от источников в Российской Федерации и связанных с ними расходов в налогооблагаемую базу Контрагента;</w:t>
      </w:r>
    </w:p>
    <w:p w14:paraId="13a0ac83">
      <w:pPr>
        <w:pStyle w:val="LBSimple1"/>
        <w:numPr>
          <w:numId w:val="35"/>
          <w:ilvl w:val="0"/>
        </w:numPr>
        <w:ind w:left="-15" w:firstLine="699"/>
        <w:contextualSpacing/>
      </w:pPr>
      <w:r>
        <w:t>5.2)</w:t>
      </w:r>
      <w:r>
        <w:tab/>
      </w:r>
      <w:r>
        <w:t xml:space="preserve">наличие у Контрагента права на самостоятельное распоряжение облагаемыми доходами от источников в Российской Федерации с точки зрения организационно-правовой формы Контрагента и применимого налогового режима в стране постоянного местопребывания.</w:t>
      </w:r>
    </w:p>
    <w:p w14:paraId="1606e72c">
      <w:pPr>
        <w:pStyle w:val="LBSimple1"/>
        <w:numPr>
          <w:numId w:val="35"/>
          <w:ilvl w:val="0"/>
        </w:numPr>
        <w:ind w:left="-15" w:firstLine="699"/>
        <w:contextualSpacing/>
      </w:pPr>
      <w:r>
        <w:t xml:space="preserve">6) Уведомление о том, что выплачиваемый доход относится к постоянному представительству получателя дохода в Российской Федерации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14:paraId="21df44b3">
      <w:pPr>
        <w:pStyle w:val="LBSimple1"/>
        <w:numPr>
          <w:numId w:val="35"/>
          <w:ilvl w:val="0"/>
        </w:numPr>
        <w:ind w:left="-15" w:firstLine="699"/>
        <w:contextualSpacing/>
      </w:pPr>
      <w:r>
        <w:t xml:space="preserve">7) Оригинал документа, подтверждающего, что Контрагент имеет постоянное местонахождение в государстве, с которым Российская Федерация имеет международный договор (соглашение), регулирующий вопросы налогообложения, в соответствии с которым, доходы не облагаются налогом в Российской Федерации, или облагаются по более низкой ставке, в случае если Контрагент не состоит на учете в Российской Федерации и (или) не имеет представительства в Российской Федерации, до даты выплаты дохода по настоящему Контракту. </w:t>
      </w:r>
    </w:p>
    <w:p w14:paraId="0d5b45f8">
      <w:pPr>
        <w:pStyle w:val="LBSimple1"/>
        <w:numPr>
          <w:numId w:val="35"/>
          <w:ilvl w:val="0"/>
        </w:numPr>
        <w:ind w:left="-15" w:firstLine="699"/>
        <w:contextualSpacing/>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14:paraId="019804c1">
      <w:pPr>
        <w:pStyle w:val="LBBodyText1"/>
      </w:pPr>
    </w:p>
    <w:tbl>
      <w:tblPr>
        <w:tblStyle w:val="a3"/>
        <w:tblW w:w="9645" w:type="dxa"/>
        <w:tblLayout w:type="fixed"/>
      </w:tblPr>
      <w:tblGrid>
        <w:gridCol w:w="4822"/>
        <w:gridCol w:w="4823"/>
      </w:tblGrid>
      <w:tr>
        <w:tc>
          <w:tcPr>
            <w:tcW w:w="4822" w:type="dxa"/>
            <w:hideMark/>
          </w:tcPr>
          <w:p w14:paraId="3ffb026e">
            <w:pPr>
              <w:pStyle w:val="LBScheduleBodytext"/>
              <w:rPr>
                <w:b/>
              </w:rPr>
              <w:jc w:val="center"/>
              <w:keepNext/>
            </w:pPr>
            <w:r>
              <w:rPr>
                <w:b/>
              </w:rPr>
              <w:t>ПОДРЯДЧИК:</w:t>
            </w:r>
          </w:p>
        </w:tc>
        <w:tc>
          <w:tcPr>
            <w:tcW w:w="4823" w:type="dxa"/>
            <w:hideMark/>
          </w:tcPr>
          <w:p w14:paraId="1b991726">
            <w:pPr>
              <w:pStyle w:val="LBScheduleBodytext"/>
              <w:jc w:val="center"/>
              <w:keepNext/>
            </w:pPr>
            <w:r>
              <w:rPr>
                <w:b/>
              </w:rPr>
              <w:t>ЗАКАЗЧИК:</w:t>
            </w:r>
          </w:p>
        </w:tc>
      </w:tr>
      <w:tr>
        <w:tc>
          <w:tcPr>
            <w:tcW w:w="4822" w:type="dxa"/>
            <w:hideMark/>
          </w:tcPr>
          <w:p w14:paraId="054ba355">
            <w:pPr>
              <w:pStyle w:val="LBBodyText1"/>
              <w:jc w:val="center"/>
              <w:keepNext/>
            </w:pPr>
          </w:p>
        </w:tc>
        <w:tc>
          <w:tcPr>
            <w:tcW w:w="4823" w:type="dxa"/>
            <w:hideMark/>
          </w:tcPr>
          <w:p w14:paraId="41c5afbf">
            <w:pPr>
              <w:pStyle w:val="LBBodyText1"/>
              <w:jc w:val="center"/>
              <w:keepNext/>
            </w:pPr>
            <w:r>
              <w:fldChar w:fldCharType="begin" w:fldLock="true"/>
              <w:instrText xml:space="preserve">LBVARIABLE \id "32906" \displaced</w:instrText>
              <w:fldChar w:fldCharType="separate"/>
            </w:r>
            <w:r>
              <w:fldChar w:fldCharType="begin" w:fldLock="true"/>
              <w:instrText xml:space="preserve">LBVARIABLE \id "47643"</w:instrText>
              <w:fldChar w:fldCharType="separate"/>
            </w:r>
            <w:r>
              <w:t xml:space="preserve">директор УФПС Свердловской области</w:t>
            </w:r>
            <w:r>
              <w:fldChar w:fldCharType="end"/>
            </w:r>
            <w:r>
              <w:fldChar w:fldCharType="end"/>
            </w:r>
          </w:p>
        </w:tc>
      </w:tr>
      <w:tr>
        <w:tc>
          <w:tcPr>
            <w:tcW w:w="4822" w:type="dxa"/>
          </w:tcPr>
          <w:p w14:paraId="49467614">
            <w:pPr>
              <w:pStyle w:val="LBBodyText1"/>
              <w:jc w:val="center"/>
              <w:keepNext/>
            </w:pPr>
          </w:p>
          <w:p w14:paraId="2f2caf17">
            <w:pPr>
              <w:pStyle w:val="LBBodyText1"/>
              <w:jc w:val="center"/>
              <w:keepNext/>
            </w:pPr>
            <w:r>
              <w:t>____________________</w:t>
            </w:r>
          </w:p>
          <w:p w14:paraId="6045c651">
            <w:pPr>
              <w:pStyle w:val="LBBodyText1"/>
              <w:jc w:val="center"/>
              <w:keepNext/>
            </w:pPr>
          </w:p>
        </w:tc>
        <w:tc>
          <w:tcPr>
            <w:tcW w:w="4823" w:type="dxa"/>
          </w:tcPr>
          <w:p w14:paraId="6fd5fdc5">
            <w:pPr>
              <w:pStyle w:val="LBBodyText1"/>
              <w:jc w:val="center"/>
              <w:keepNext/>
            </w:pPr>
          </w:p>
          <w:p w14:paraId="7f75616e">
            <w:pPr>
              <w:pStyle w:val="LBBodyText1"/>
              <w:jc w:val="center"/>
              <w:keepNext/>
            </w:pPr>
            <w:r>
              <w:t>____________________</w:t>
            </w:r>
          </w:p>
          <w:p w14:paraId="5527a455">
            <w:pPr>
              <w:pStyle w:val="LBBodyText1"/>
              <w:jc w:val="center"/>
              <w:keepNext/>
            </w:pPr>
            <w:r>
              <w:fldChar w:fldCharType="begin" w:fldLock="true"/>
              <w:instrText xml:space="preserve">LBVARIABLE \id "32906" \displaced</w:instrText>
              <w:fldChar w:fldCharType="separate"/>
            </w:r>
            <w:r>
              <w:fldChar w:fldCharType="begin" w:fldLock="true"/>
              <w:instrText xml:space="preserve">LBVARIABLE \id "47644"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r>
      <w:tr>
        <w:tc>
          <w:tcPr>
            <w:tcW w:w="4822" w:type="dxa"/>
            <w:hideMark/>
          </w:tcPr>
          <w:p w14:paraId="3d9ad31e">
            <w:pPr>
              <w:pStyle w:val="LBBodyText1"/>
              <w:jc w:val="center"/>
              <w:keepNext/>
            </w:pPr>
            <w:r>
              <w:t xml:space="preserve">___ ____________ 20__ г.</w:t>
            </w:r>
          </w:p>
        </w:tc>
        <w:tc>
          <w:tcPr>
            <w:tcW w:w="4823" w:type="dxa"/>
            <w:hideMark/>
          </w:tcPr>
          <w:p w14:paraId="77a1faf0">
            <w:pPr>
              <w:pStyle w:val="LBBodyText1"/>
              <w:jc w:val="center"/>
              <w:keepNext/>
            </w:pPr>
            <w:r>
              <w:t xml:space="preserve">___ ____________ 20__ г.</w:t>
            </w:r>
          </w:p>
        </w:tc>
      </w:tr>
      <w:tr>
        <w:tc>
          <w:tcPr>
            <w:tcW w:w="4822" w:type="dxa"/>
            <w:hideMark/>
          </w:tcPr>
          <w:p w14:paraId="4b3d686a">
            <w:pPr>
              <w:pStyle w:val="LBBodyText1"/>
              <w:jc w:val="center"/>
              <w:keepNext/>
            </w:pPr>
            <w:r>
              <w:t xml:space="preserve">М.П. (при наличии печати)</w:t>
            </w:r>
          </w:p>
        </w:tc>
        <w:tc>
          <w:tcPr>
            <w:tcW w:w="4823" w:type="dxa"/>
          </w:tcPr>
          <w:p w14:paraId="0ddb950f">
            <w:pPr>
              <w:pStyle w:val="LBBodyText1"/>
              <w:jc w:val="center"/>
              <w:keepNext/>
            </w:pPr>
          </w:p>
        </w:tc>
      </w:tr>
    </w:tbl>
    <w:p w14:paraId="52a2695f">
      <w:pPr>
        <w:pStyle w:val="LBBodyText1"/>
      </w:pPr>
      <w:r>
        <w:fldChar w:fldCharType="end"/>
      </w:r>
    </w:p>
    <w:sectPr>
      <w:pgSz w:w="11906" w:h="16838" w:orient="portrait"/>
      <w:pgMar w:left="1701" w:right="851" w:top="1134" w:bottom="1134" w:gutter="0" w:header="709" w:footer="709"/>
      <w:headerReference r:id="rId10" w:type="default"/>
      <w:headerReference r:id="rId13" w:type="first"/>
      <w:headerReference r:id="rId9" w:type="even"/>
      <w:footerReference r:id="rId12" w:type="default"/>
      <w:footerReference r:id="rId11" w:type="even"/>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18A8F" w14:textId="77777777" w:rsidR="00257E80" w:rsidRDefault="00257E80" w:rsidP="00877513">
      <w:r>
        <w:separator/>
      </w:r>
    </w:p>
    <w:p w14:paraId="757D37CF" w14:textId="77777777" w:rsidR="00257E80" w:rsidRDefault="00257E80"/>
    <w:p w14:paraId="5FD2F250" w14:textId="77777777" w:rsidR="00257E80" w:rsidRDefault="00257E80"/>
  </w:endnote>
  <w:endnote w:type="continuationSeparator" w:id="0">
    <w:p w14:paraId="2DF2052C" w14:textId="77777777" w:rsidR="00257E80" w:rsidRDefault="00257E80" w:rsidP="00877513">
      <w:r>
        <w:continuationSeparator/>
      </w:r>
    </w:p>
    <w:p w14:paraId="38BD3962" w14:textId="77777777" w:rsidR="00257E80" w:rsidRDefault="00257E80"/>
    <w:p w14:paraId="4E4F3A9E" w14:textId="77777777" w:rsidR="00257E80" w:rsidRDefault="00257E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YInterstate Light">
    <w:altName w:val="Times New Roman"/>
    <w:charset w:val="00"/>
    <w:family w:val="auto"/>
    <w:pitch w:val="variable"/>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p w14:paraId="389dbee1"/>
  <w:p w14:paraId="16b09076"/>
  <w:p w14:paraId="0ea2c6ba"/>
</w:ftr>
</file>

<file path=word/footer2.xml><?xml version="1.0" encoding="utf-8"?>
<w:ft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p w14:paraId="63b60e3a">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D747E" w14:textId="77777777" w:rsidR="00257E80" w:rsidRDefault="00257E80">
      <w:r>
        <w:separator/>
      </w:r>
    </w:p>
  </w:footnote>
  <w:footnote w:type="continuationSeparator" w:id="0">
    <w:p w14:paraId="0279AA74" w14:textId="77777777" w:rsidR="00257E80" w:rsidRDefault="00257E80">
      <w:r>
        <w:continuationSeparator/>
      </w:r>
    </w:p>
  </w:footnote>
  <w:footnote w:id="1">
    <w:p w14:paraId="742356C6" w14:textId="77777777" w:rsidR="00C4469E" w:rsidRPr="00AC63B2" w:rsidRDefault="00C4469E" w:rsidP="00D92A85">
      <w:pPr>
        <w:rPr>
          <w:sz w:val="18"/>
          <w:szCs w:val="18"/>
        </w:rPr>
      </w:pPr>
      <w:r w:rsidRPr="00AC63B2">
        <w:rPr>
          <w:rStyle w:val="afa"/>
          <w:sz w:val="18"/>
          <w:szCs w:val="18"/>
        </w:rPr>
        <w:footnoteRef/>
      </w:r>
      <w:r w:rsidRPr="00AC63B2">
        <w:rPr>
          <w:sz w:val="18"/>
          <w:szCs w:val="18"/>
        </w:rPr>
        <w:t xml:space="preserve"> Указывается полное наименование организации-</w:t>
      </w:r>
      <w:r>
        <w:rPr>
          <w:sz w:val="18"/>
          <w:szCs w:val="18"/>
        </w:rPr>
        <w:t>подрядчика</w:t>
      </w:r>
      <w:r w:rsidRPr="00AC63B2">
        <w:rPr>
          <w:sz w:val="18"/>
          <w:szCs w:val="18"/>
        </w:rPr>
        <w:t xml:space="preserve"> (с указанием ее организационно-правовой формы) или фамилия, имя и отчество (при наличии) </w:t>
      </w:r>
      <w:r>
        <w:rPr>
          <w:sz w:val="18"/>
          <w:szCs w:val="18"/>
        </w:rPr>
        <w:t>подрядчика</w:t>
      </w:r>
      <w:r w:rsidRPr="00AC63B2">
        <w:rPr>
          <w:sz w:val="18"/>
          <w:szCs w:val="18"/>
        </w:rPr>
        <w:t>-физического лица, в том числе зарегистрированного в качестве индивидуального предпринимателя).</w:t>
      </w:r>
    </w:p>
  </w:footnote>
  <w:footnote w:id="2">
    <w:p w14:paraId="0AC4EAF6" w14:textId="77777777" w:rsidR="00C4469E" w:rsidRPr="00AC63B2" w:rsidRDefault="00C4469E" w:rsidP="00D92A85">
      <w:pPr>
        <w:rPr>
          <w:sz w:val="18"/>
          <w:szCs w:val="18"/>
        </w:rPr>
      </w:pPr>
      <w:r w:rsidRPr="00AC63B2">
        <w:rPr>
          <w:rStyle w:val="afa"/>
          <w:sz w:val="18"/>
          <w:szCs w:val="18"/>
        </w:rPr>
        <w:footnoteRef/>
      </w:r>
      <w:r w:rsidRPr="00AC63B2">
        <w:rPr>
          <w:sz w:val="18"/>
          <w:szCs w:val="18"/>
        </w:rPr>
        <w:t xml:space="preserve"> Указывается фамилия, имя и отчество (при наличии), а также должность (при наличии) представителя </w:t>
      </w:r>
      <w:r>
        <w:rPr>
          <w:sz w:val="18"/>
          <w:szCs w:val="18"/>
        </w:rPr>
        <w:t>подрядчика</w:t>
      </w:r>
      <w:r w:rsidRPr="00AC63B2">
        <w:rPr>
          <w:sz w:val="18"/>
          <w:szCs w:val="18"/>
        </w:rPr>
        <w:t>, уполномоченного на подписание Договора.</w:t>
      </w:r>
    </w:p>
  </w:footnote>
  <w:footnote w:id="3">
    <w:p w14:paraId="3F768AC0" w14:textId="77777777" w:rsidR="00C4469E" w:rsidRPr="00AC63B2" w:rsidRDefault="00C4469E" w:rsidP="00D92A85">
      <w:pPr>
        <w:rPr>
          <w:sz w:val="18"/>
          <w:szCs w:val="18"/>
        </w:rPr>
      </w:pPr>
      <w:r w:rsidRPr="00AC63B2">
        <w:rPr>
          <w:rStyle w:val="afa"/>
          <w:sz w:val="18"/>
          <w:szCs w:val="18"/>
        </w:rPr>
        <w:footnoteRef/>
      </w:r>
      <w:r w:rsidRPr="00AC63B2">
        <w:rPr>
          <w:sz w:val="18"/>
          <w:szCs w:val="18"/>
        </w:rPr>
        <w:t xml:space="preserve"> Указывается документ (акт) со всеми реквизитами, на основании которого действует представитель </w:t>
      </w:r>
      <w:r>
        <w:rPr>
          <w:sz w:val="18"/>
          <w:szCs w:val="18"/>
        </w:rPr>
        <w:t>подрядчика</w:t>
      </w:r>
      <w:r w:rsidRPr="00AC63B2">
        <w:rPr>
          <w:sz w:val="18"/>
          <w:szCs w:val="18"/>
        </w:rPr>
        <w:t xml:space="preserve">, уполномоченный на подписание Договора </w:t>
      </w:r>
    </w:p>
  </w:footnote>
  <w:footnote w:id="4">
    <w:p w14:paraId="41B5C81C" w14:textId="77777777" w:rsidR="00C4469E" w:rsidRDefault="00C4469E" w:rsidP="00AF4119">
      <w:pPr>
        <w:pStyle w:val="afb"/>
        <w:jc w:val="both"/>
      </w:pPr>
      <w:r>
        <w:rPr>
          <w:rStyle w:val="afa"/>
        </w:rPr>
        <w:footnoteRef/>
      </w:r>
      <w:r>
        <w:t xml:space="preserve"> </w:t>
      </w:r>
      <w:r>
        <w:rPr>
          <w:sz w:val="18"/>
          <w:szCs w:val="18"/>
        </w:rPr>
        <w:t>Д</w:t>
      </w:r>
      <w:r w:rsidRPr="003238E7">
        <w:rPr>
          <w:sz w:val="18"/>
          <w:szCs w:val="18"/>
        </w:rPr>
        <w:t>окументы, применяемые для приемки выполненных Подрядчиком работ (утверждены постановлением Госкомстата Российской Федерации от 11 ноября 1999 г. № 100).</w:t>
      </w:r>
    </w:p>
  </w:footnote>
  <w:footnote w:id="5">
    <w:p w14:paraId="75CAA446" w14:textId="77777777" w:rsidR="00C4469E" w:rsidRDefault="00C4469E">
      <w:pPr>
        <w:pStyle w:val="afb"/>
      </w:pPr>
      <w:r>
        <w:rPr>
          <w:rStyle w:val="afa"/>
        </w:rPr>
        <w:footnoteRef/>
      </w:r>
      <w:r>
        <w:t xml:space="preserve"> </w:t>
      </w:r>
      <w:r w:rsidRPr="00C4469E">
        <w:rPr>
          <w:rFonts w:eastAsia="Arial Unicode MS"/>
          <w:color w:val="000000"/>
          <w:sz w:val="18"/>
          <w:szCs w:val="18"/>
          <w:lang w:eastAsia="en-US"/>
        </w:rPr>
        <w:t>Предоставление счет-фактуры не требуется в случае, если Подрядчик не является плательщиком НДС.</w:t>
      </w:r>
    </w:p>
  </w:footnote>
  <w:footnote w:id="6">
    <w:p w14:paraId="7A0D03EB" w14:textId="77777777" w:rsidR="00C4469E" w:rsidRPr="00AB11A2" w:rsidRDefault="00C4469E" w:rsidP="00D92A85">
      <w:pPr>
        <w:pStyle w:val="afb"/>
        <w:jc w:val="both"/>
        <w:rPr>
          <w:sz w:val="18"/>
          <w:szCs w:val="18"/>
        </w:rPr>
      </w:pPr>
      <w:r w:rsidRPr="00B76512">
        <w:rPr>
          <w:rStyle w:val="afa"/>
          <w:sz w:val="18"/>
          <w:szCs w:val="18"/>
        </w:rPr>
        <w:footnoteRef/>
      </w:r>
      <w:r w:rsidRPr="00B76512">
        <w:rPr>
          <w:sz w:val="18"/>
          <w:szCs w:val="18"/>
        </w:rPr>
        <w:t xml:space="preserve"> </w:t>
      </w:r>
      <w:r w:rsidRPr="0034516D">
        <w:rPr>
          <w:sz w:val="18"/>
          <w:szCs w:val="18"/>
          <w:lang w:eastAsia="en-US"/>
        </w:rPr>
        <w:t>Применяется, если Договор заключен с физическим лицом, не являющимся индивидуальным предпринимателем или самозанятым лицом, применяющим в своей деятельности специальный налоговый режим «Налог на профессиональный доход (НПД)».</w:t>
      </w:r>
    </w:p>
  </w:footnote>
  <w:footnote w:id="7">
    <w:p w14:paraId="605C3D30" w14:textId="77777777" w:rsidR="00C4469E" w:rsidRPr="00AC63B2" w:rsidRDefault="00C4469E" w:rsidP="00D92A85">
      <w:pPr>
        <w:pStyle w:val="afb"/>
        <w:jc w:val="both"/>
        <w:rPr>
          <w:sz w:val="18"/>
          <w:szCs w:val="18"/>
        </w:rPr>
      </w:pPr>
      <w:r w:rsidRPr="00AB11A2">
        <w:rPr>
          <w:rStyle w:val="afa"/>
          <w:sz w:val="18"/>
          <w:szCs w:val="18"/>
        </w:rPr>
        <w:footnoteRef/>
      </w:r>
      <w:r w:rsidRPr="00AB11A2">
        <w:rPr>
          <w:sz w:val="18"/>
          <w:szCs w:val="18"/>
        </w:rPr>
        <w:t xml:space="preserve"> </w:t>
      </w:r>
      <w:r w:rsidRPr="0034516D">
        <w:rPr>
          <w:sz w:val="18"/>
          <w:szCs w:val="18"/>
          <w:lang w:eastAsia="en-US"/>
        </w:rPr>
        <w:t xml:space="preserve">С учетом положений п.1 ст.161 НК РФ </w:t>
      </w:r>
      <w:r w:rsidRPr="0034516D">
        <w:rPr>
          <w:bCs/>
          <w:sz w:val="18"/>
          <w:szCs w:val="18"/>
          <w:lang w:eastAsia="en-US"/>
        </w:rPr>
        <w:t xml:space="preserve">применяется, если </w:t>
      </w:r>
      <w:r w:rsidRPr="0034516D">
        <w:rPr>
          <w:sz w:val="18"/>
          <w:szCs w:val="18"/>
          <w:lang w:eastAsia="en-US"/>
        </w:rPr>
        <w:t>Договор</w:t>
      </w:r>
      <w:r w:rsidRPr="0034516D">
        <w:rPr>
          <w:bCs/>
          <w:sz w:val="18"/>
          <w:szCs w:val="18"/>
          <w:lang w:eastAsia="en-US"/>
        </w:rPr>
        <w:t xml:space="preserve"> заключен с иностранным лицом и в случаях, установленных статьей 148 Налогового кодекса Российской Федерации. Не применяется при заключении Договора через постоянное представительство иностранного лица в Российской Федерации.</w:t>
      </w:r>
    </w:p>
  </w:footnote>
  <w:footnote w:id="8">
    <w:p w14:paraId="4DA44D27" w14:textId="77777777" w:rsidR="00C4469E" w:rsidRDefault="00C4469E" w:rsidP="00D91E19">
      <w:pPr>
        <w:pStyle w:val="afb"/>
        <w:jc w:val="both"/>
        <w:rPr>
          <w:sz w:val="18"/>
          <w:szCs w:val="18"/>
        </w:rPr>
      </w:pPr>
      <w:r>
        <w:rPr>
          <w:rStyle w:val="afa"/>
          <w:sz w:val="18"/>
          <w:szCs w:val="18"/>
        </w:rPr>
        <w:footnoteRef/>
      </w:r>
      <w:r>
        <w:rPr>
          <w:sz w:val="18"/>
          <w:szCs w:val="18"/>
        </w:rPr>
        <w:t xml:space="preserve"> </w:t>
      </w:r>
      <w:r>
        <w:rPr>
          <w:sz w:val="18"/>
          <w:szCs w:val="18"/>
          <w:lang w:eastAsia="en-US"/>
        </w:rPr>
        <w:t xml:space="preserve">Указывается, в случае если Подрядчик является налогоплательщиком НДС. </w:t>
      </w:r>
    </w:p>
  </w:footnote>
  <w:footnote w:id="9">
    <w:p w14:paraId="3330AE88" w14:textId="77777777" w:rsidR="00C4469E" w:rsidRDefault="00C4469E" w:rsidP="00D91E19">
      <w:pPr>
        <w:pStyle w:val="afb"/>
        <w:jc w:val="both"/>
      </w:pPr>
      <w:r>
        <w:rPr>
          <w:rStyle w:val="afa"/>
        </w:rPr>
        <w:footnoteRef/>
      </w:r>
      <w:r>
        <w:t xml:space="preserve"> </w:t>
      </w:r>
      <w:r w:rsidRPr="00BB4E98">
        <w:rPr>
          <w:sz w:val="18"/>
          <w:szCs w:val="18"/>
        </w:rPr>
        <w:t>В случае, если Подрядчик - самозанятое лицо, применяющее в своей деятельности специальный налоговый режим «Налог на профессиональный доход».</w:t>
      </w:r>
    </w:p>
  </w:footnote>
  <w:footnote w:id="10">
    <w:p w14:paraId="6DA45751" w14:textId="77777777" w:rsidR="00C4469E" w:rsidRDefault="00C4469E" w:rsidP="0053483E">
      <w:pPr>
        <w:pStyle w:val="afb"/>
        <w:jc w:val="both"/>
        <w:rPr>
          <w:sz w:val="18"/>
          <w:szCs w:val="18"/>
        </w:rPr>
      </w:pPr>
      <w:r>
        <w:rPr>
          <w:sz w:val="18"/>
          <w:szCs w:val="18"/>
          <w:vertAlign w:val="superscript"/>
        </w:rPr>
        <w:footnoteRef/>
      </w:r>
      <w:r>
        <w:rPr>
          <w:sz w:val="18"/>
          <w:szCs w:val="18"/>
        </w:rPr>
        <w:t xml:space="preserve"> Если контрагент является иностранным лицом, то пункт изложить в следующей редакции: «Подрядчик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w:t>
      </w:r>
      <w:r>
        <w:rPr>
          <w:i/>
          <w:iCs/>
          <w:sz w:val="18"/>
          <w:szCs w:val="18"/>
        </w:rPr>
        <w:t>указать наименование страны, в соответствии с законодательством которой создан контрагент</w:t>
      </w:r>
      <w:r>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11">
    <w:p w14:paraId="54B6BC4E" w14:textId="77777777" w:rsidR="00C4469E" w:rsidRDefault="00C4469E" w:rsidP="0053483E">
      <w:pPr>
        <w:pStyle w:val="afb"/>
        <w:jc w:val="both"/>
        <w:rPr>
          <w:sz w:val="18"/>
          <w:szCs w:val="18"/>
        </w:rPr>
      </w:pPr>
      <w:r>
        <w:rPr>
          <w:rStyle w:val="afa"/>
          <w:sz w:val="18"/>
          <w:szCs w:val="18"/>
        </w:rPr>
        <w:footnoteRef/>
      </w:r>
      <w:r>
        <w:rPr>
          <w:sz w:val="18"/>
          <w:szCs w:val="18"/>
        </w:rPr>
        <w:t xml:space="preserve"> Если контрагентом является физическое лицо, то пункт удалить</w:t>
      </w:r>
    </w:p>
  </w:footnote>
  <w:footnote w:id="12">
    <w:p w14:paraId="0162DC2C" w14:textId="77777777" w:rsidR="00C4469E" w:rsidRDefault="00C4469E" w:rsidP="0053483E">
      <w:pPr>
        <w:pStyle w:val="afb"/>
        <w:tabs>
          <w:tab w:val="left" w:pos="284"/>
        </w:tabs>
        <w:spacing w:after="120"/>
        <w:jc w:val="both"/>
        <w:rPr>
          <w:sz w:val="18"/>
          <w:szCs w:val="18"/>
        </w:rPr>
      </w:pPr>
      <w:r>
        <w:rPr>
          <w:rStyle w:val="afa"/>
          <w:sz w:val="18"/>
          <w:szCs w:val="18"/>
        </w:rPr>
        <w:footnoteRef/>
      </w:r>
      <w:r>
        <w:rPr>
          <w:sz w:val="18"/>
          <w:szCs w:val="18"/>
        </w:rPr>
        <w:tab/>
        <w:t>Только для физических лиц.</w:t>
      </w:r>
    </w:p>
  </w:footnote>
  <w:footnote w:id="13">
    <w:p w14:paraId="48A543AC" w14:textId="77777777" w:rsidR="00C4469E" w:rsidRPr="00195439" w:rsidRDefault="00C4469E" w:rsidP="00A67086">
      <w:pPr>
        <w:pStyle w:val="afb"/>
        <w:jc w:val="both"/>
        <w:rPr>
          <w:sz w:val="18"/>
          <w:szCs w:val="18"/>
        </w:rPr>
      </w:pPr>
      <w:r w:rsidRPr="00195439">
        <w:rPr>
          <w:rStyle w:val="afa"/>
          <w:sz w:val="18"/>
          <w:szCs w:val="18"/>
        </w:rPr>
        <w:footnoteRef/>
      </w:r>
      <w:r w:rsidRPr="00195439">
        <w:rPr>
          <w:sz w:val="18"/>
          <w:szCs w:val="18"/>
        </w:rPr>
        <w:t xml:space="preserve"> Указываются дополнительно условия производства работ, например, выполнение работ в эксплуатируемых помещениях, освобожденных/ неосвобожденных от мебели/ оборудования и т.д.</w:t>
      </w:r>
    </w:p>
  </w:footnote>
  <w:footnote w:id="14">
    <w:p w14:paraId="07220677" w14:textId="77777777" w:rsidR="00C4469E" w:rsidRPr="00DE7EB9" w:rsidRDefault="00C4469E" w:rsidP="00A67086">
      <w:pPr>
        <w:pStyle w:val="afb"/>
        <w:jc w:val="both"/>
        <w:rPr>
          <w:sz w:val="18"/>
          <w:szCs w:val="18"/>
          <w:highlight w:val="yellow"/>
        </w:rPr>
      </w:pPr>
      <w:r w:rsidRPr="00195439">
        <w:rPr>
          <w:rStyle w:val="afa"/>
          <w:sz w:val="18"/>
          <w:szCs w:val="18"/>
        </w:rPr>
        <w:footnoteRef/>
      </w:r>
      <w:r w:rsidRPr="00195439">
        <w:rPr>
          <w:sz w:val="18"/>
          <w:szCs w:val="18"/>
        </w:rPr>
        <w:t xml:space="preserve"> Указываются дополнительно условия производства работ, например, выполнение работ в эксплуатируемых помещениях, освобожденных/ неосвобожденных от мебели/ оборудования и т.д.</w:t>
      </w:r>
    </w:p>
  </w:footnote>
  <w:footnote w:id="15">
    <w:p w14:paraId="3F5EAE2A" w14:textId="77777777" w:rsidR="00C4469E" w:rsidRDefault="00C4469E" w:rsidP="00B423EB">
      <w:pPr>
        <w:pStyle w:val="afb"/>
        <w:jc w:val="both"/>
        <w:rPr>
          <w:sz w:val="18"/>
          <w:szCs w:val="18"/>
        </w:rPr>
      </w:pPr>
      <w:r>
        <w:rPr>
          <w:rStyle w:val="afa"/>
          <w:sz w:val="18"/>
          <w:szCs w:val="18"/>
        </w:rPr>
        <w:footnoteRef/>
      </w:r>
      <w:r>
        <w:rPr>
          <w:sz w:val="18"/>
          <w:szCs w:val="18"/>
        </w:rPr>
        <w:t xml:space="preserve"> При необходимости указать наименование Филиала.</w:t>
      </w:r>
    </w:p>
  </w:footnote>
  <w:footnote w:id="16">
    <w:p w14:paraId="2E4C5E2C" w14:textId="77777777" w:rsidR="00C4469E" w:rsidRDefault="00C4469E" w:rsidP="00B423EB">
      <w:pPr>
        <w:pStyle w:val="afb"/>
        <w:jc w:val="both"/>
        <w:rPr>
          <w:sz w:val="18"/>
          <w:szCs w:val="18"/>
        </w:rPr>
      </w:pPr>
      <w:r>
        <w:rPr>
          <w:rStyle w:val="afa"/>
          <w:sz w:val="18"/>
          <w:szCs w:val="18"/>
        </w:rPr>
        <w:footnoteRef/>
      </w:r>
      <w:r>
        <w:rPr>
          <w:sz w:val="18"/>
          <w:szCs w:val="18"/>
        </w:rPr>
        <w:t xml:space="preserve"> В случае, если представитель Подрядчика не явился для составления Акта, в таком Акте указывается соответствующая информация.</w:t>
      </w:r>
    </w:p>
  </w:footnote>
  <w:footnote w:id="17">
    <w:p w14:paraId="42C57A74" w14:textId="77777777" w:rsidR="00C4469E" w:rsidRDefault="00C4469E" w:rsidP="00B423EB">
      <w:pPr>
        <w:pStyle w:val="afb"/>
        <w:jc w:val="both"/>
        <w:rPr>
          <w:sz w:val="18"/>
          <w:szCs w:val="18"/>
        </w:rPr>
      </w:pPr>
      <w:r>
        <w:rPr>
          <w:rStyle w:val="afa"/>
          <w:sz w:val="18"/>
          <w:szCs w:val="18"/>
        </w:rPr>
        <w:footnoteRef/>
      </w:r>
      <w:r>
        <w:rPr>
          <w:sz w:val="18"/>
          <w:szCs w:val="18"/>
        </w:rPr>
        <w:t xml:space="preserve"> Акт заполняется с учетом обстоятельств конкретных недостатков, выявленных в ходе приемки работ.</w:t>
      </w:r>
    </w:p>
  </w:footnote>
  <w:footnote w:id="18">
    <w:p w14:paraId="2CF77E05" w14:textId="77777777" w:rsidR="00C4469E" w:rsidRDefault="00C4469E" w:rsidP="00B423EB">
      <w:pPr>
        <w:pStyle w:val="afb"/>
        <w:jc w:val="both"/>
      </w:pPr>
      <w:r>
        <w:rPr>
          <w:rStyle w:val="afa"/>
          <w:sz w:val="18"/>
          <w:szCs w:val="18"/>
        </w:rPr>
        <w:footnoteRef/>
      </w:r>
      <w:r>
        <w:rPr>
          <w:sz w:val="18"/>
          <w:szCs w:val="18"/>
        </w:rPr>
        <w:t xml:space="preserve"> Приложения указываются в случае их наличия.</w:t>
      </w:r>
    </w:p>
  </w:footnote>
  <w:footnote w:id="19">
    <w:p w14:paraId="2DAA6367" w14:textId="77777777" w:rsidR="00C4469E" w:rsidRDefault="00C4469E" w:rsidP="002C336D">
      <w:pPr>
        <w:pStyle w:val="afb"/>
        <w:jc w:val="both"/>
        <w:rPr>
          <w:sz w:val="18"/>
          <w:szCs w:val="18"/>
        </w:rPr>
      </w:pPr>
      <w:r>
        <w:rPr>
          <w:rStyle w:val="afa"/>
          <w:sz w:val="18"/>
          <w:szCs w:val="18"/>
        </w:rPr>
        <w:footnoteRef/>
      </w:r>
      <w:r>
        <w:rPr>
          <w:sz w:val="18"/>
          <w:szCs w:val="18"/>
        </w:rPr>
        <w:t xml:space="preserve"> Необходимо </w:t>
      </w:r>
      <w:proofErr w:type="gramStart"/>
      <w:r>
        <w:rPr>
          <w:sz w:val="18"/>
          <w:szCs w:val="18"/>
        </w:rPr>
        <w:t>указать  наименование</w:t>
      </w:r>
      <w:proofErr w:type="gramEnd"/>
      <w:r>
        <w:rPr>
          <w:sz w:val="18"/>
          <w:szCs w:val="18"/>
        </w:rPr>
        <w:t xml:space="preserve"> работ, которые будут выполняться согласно условиям Договора.</w:t>
      </w:r>
    </w:p>
  </w:footnote>
  <w:footnote w:id="20">
    <w:p w14:paraId="7CB43B3C" w14:textId="77777777" w:rsidR="00C4469E" w:rsidRPr="006A4507" w:rsidRDefault="00C4469E" w:rsidP="002C336D">
      <w:pPr>
        <w:pStyle w:val="afb"/>
        <w:jc w:val="both"/>
        <w:rPr>
          <w:sz w:val="18"/>
          <w:szCs w:val="18"/>
        </w:rPr>
      </w:pPr>
      <w:r w:rsidRPr="006A4507">
        <w:rPr>
          <w:rStyle w:val="afa"/>
          <w:sz w:val="18"/>
          <w:szCs w:val="18"/>
        </w:rPr>
        <w:footnoteRef/>
      </w:r>
      <w:r w:rsidRPr="006A4507">
        <w:rPr>
          <w:sz w:val="18"/>
          <w:szCs w:val="18"/>
        </w:rPr>
        <w:t xml:space="preserve"> Если Договор заключается от имени Макрорегиона, то указать полное наименование Макрорегиона с указанием уполномоченного лица, имеющего доверенность.  </w:t>
      </w:r>
    </w:p>
  </w:footnote>
  <w:footnote w:id="21">
    <w:p w14:paraId="29515E51" w14:textId="77777777" w:rsidR="00C4469E" w:rsidRDefault="00C4469E" w:rsidP="002C336D">
      <w:pPr>
        <w:pStyle w:val="afb"/>
        <w:jc w:val="both"/>
        <w:rPr>
          <w:sz w:val="18"/>
          <w:szCs w:val="18"/>
        </w:rPr>
      </w:pPr>
      <w:r>
        <w:rPr>
          <w:rStyle w:val="afa"/>
          <w:sz w:val="18"/>
          <w:szCs w:val="18"/>
        </w:rPr>
        <w:footnoteRef/>
      </w:r>
      <w:r>
        <w:rPr>
          <w:sz w:val="18"/>
          <w:szCs w:val="18"/>
        </w:rPr>
        <w:t xml:space="preserve"> Указать наименование работ в соответствии с условиями Договора</w:t>
      </w:r>
    </w:p>
  </w:footnote>
  <w:footnote w:id="22">
    <w:p w14:paraId="319C0419" w14:textId="77777777" w:rsidR="00C4469E" w:rsidRDefault="00C4469E" w:rsidP="002C336D">
      <w:pPr>
        <w:pStyle w:val="afb"/>
        <w:jc w:val="both"/>
        <w:rPr>
          <w:sz w:val="18"/>
          <w:szCs w:val="18"/>
        </w:rPr>
      </w:pPr>
      <w:r>
        <w:rPr>
          <w:rStyle w:val="afa"/>
          <w:sz w:val="18"/>
          <w:szCs w:val="18"/>
        </w:rPr>
        <w:footnoteRef/>
      </w:r>
      <w:r>
        <w:rPr>
          <w:sz w:val="18"/>
          <w:szCs w:val="18"/>
        </w:rPr>
        <w:t xml:space="preserve"> Указать наименование работ в соответствии с условиями Договора</w:t>
      </w:r>
    </w:p>
  </w:footnote>
  <w:footnote w:id="23">
    <w:p w14:paraId="4955EF2D" w14:textId="568637FE" w:rsidR="00C4469E" w:rsidRDefault="00C4469E" w:rsidP="002C336D">
      <w:pPr>
        <w:pStyle w:val="afb"/>
        <w:jc w:val="both"/>
        <w:rPr>
          <w:sz w:val="18"/>
          <w:szCs w:val="18"/>
        </w:rPr>
      </w:pPr>
      <w:r>
        <w:rPr>
          <w:rStyle w:val="afa"/>
          <w:sz w:val="18"/>
          <w:szCs w:val="18"/>
        </w:rPr>
        <w:footnoteRef/>
      </w:r>
      <w:r>
        <w:rPr>
          <w:sz w:val="18"/>
          <w:szCs w:val="18"/>
        </w:rPr>
        <w:t xml:space="preserve"> Сумма должна содержать указание на применяемую Подрядчиком систему налогообложения (например: «в том числе НДС ____%___________ (__________) рублей», если Подрядчик </w:t>
      </w:r>
      <w:r w:rsidR="00F0710A">
        <w:rPr>
          <w:sz w:val="18"/>
          <w:szCs w:val="18"/>
        </w:rPr>
        <w:t>является плательщиком НДС</w:t>
      </w:r>
      <w:r>
        <w:rPr>
          <w:sz w:val="18"/>
          <w:szCs w:val="18"/>
        </w:rPr>
        <w:t xml:space="preserve">, «НДС не облагается на основании </w:t>
      </w:r>
      <w:proofErr w:type="spellStart"/>
      <w:r>
        <w:rPr>
          <w:sz w:val="18"/>
          <w:szCs w:val="18"/>
        </w:rPr>
        <w:t>пп</w:t>
      </w:r>
      <w:proofErr w:type="spellEnd"/>
      <w:r>
        <w:rPr>
          <w:sz w:val="18"/>
          <w:szCs w:val="18"/>
        </w:rPr>
        <w:t>.___п._____</w:t>
      </w:r>
      <w:proofErr w:type="spellStart"/>
      <w:r>
        <w:rPr>
          <w:sz w:val="18"/>
          <w:szCs w:val="18"/>
        </w:rPr>
        <w:t>ст</w:t>
      </w:r>
      <w:proofErr w:type="spellEnd"/>
      <w:r>
        <w:rPr>
          <w:sz w:val="18"/>
          <w:szCs w:val="18"/>
        </w:rPr>
        <w:t>.______ Налогового Кодекса Российской Федерации», если Подрядчик не признается плательщиком НДС или освобожден от уплаты НДС).</w:t>
      </w:r>
    </w:p>
  </w:footnote>
  <w:footnote w:id="24">
    <w:p w14:paraId="00C55EC1" w14:textId="77777777" w:rsidR="00C4469E" w:rsidRDefault="00C4469E" w:rsidP="002C336D">
      <w:pPr>
        <w:pStyle w:val="afb"/>
        <w:jc w:val="both"/>
        <w:rPr>
          <w:sz w:val="18"/>
          <w:szCs w:val="18"/>
        </w:rPr>
      </w:pPr>
      <w:r>
        <w:rPr>
          <w:rStyle w:val="afa"/>
          <w:sz w:val="18"/>
          <w:szCs w:val="18"/>
        </w:rPr>
        <w:footnoteRef/>
      </w:r>
      <w:r>
        <w:rPr>
          <w:sz w:val="18"/>
          <w:szCs w:val="18"/>
        </w:rPr>
        <w:t xml:space="preserve"> </w:t>
      </w:r>
      <w:r>
        <w:rPr>
          <w:bCs/>
          <w:color w:val="000000"/>
          <w:sz w:val="18"/>
          <w:szCs w:val="18"/>
        </w:rPr>
        <w:t>Необходимо заполнить.</w:t>
      </w:r>
    </w:p>
  </w:footnote>
  <w:footnote w:id="25">
    <w:p w14:paraId="2ED0B794" w14:textId="77777777" w:rsidR="00C4469E" w:rsidRDefault="00C4469E" w:rsidP="002C336D">
      <w:pPr>
        <w:pStyle w:val="afb"/>
        <w:jc w:val="both"/>
        <w:rPr>
          <w:sz w:val="18"/>
          <w:szCs w:val="18"/>
        </w:rPr>
      </w:pPr>
      <w:r>
        <w:rPr>
          <w:rStyle w:val="afa"/>
          <w:sz w:val="18"/>
          <w:szCs w:val="18"/>
        </w:rPr>
        <w:footnoteRef/>
      </w:r>
      <w:r>
        <w:rPr>
          <w:sz w:val="18"/>
          <w:szCs w:val="18"/>
        </w:rPr>
        <w:t xml:space="preserve"> С</w:t>
      </w:r>
      <w:r w:rsidRPr="00DF242A">
        <w:rPr>
          <w:sz w:val="18"/>
          <w:szCs w:val="18"/>
        </w:rPr>
        <w:t xml:space="preserve"> учетом положений п.1 ст.161 НК РФ </w:t>
      </w:r>
      <w:r>
        <w:rPr>
          <w:bCs/>
          <w:color w:val="000000"/>
          <w:sz w:val="18"/>
          <w:szCs w:val="18"/>
        </w:rPr>
        <w:t xml:space="preserve">применяется, если Договор заключен с иностранным лицом, не имеющим представительства в Российской Федерации и в случаях, установленных п.п.4 п. 1 ст. 148 </w:t>
      </w:r>
      <w:r>
        <w:rPr>
          <w:sz w:val="18"/>
          <w:szCs w:val="18"/>
        </w:rPr>
        <w:t>Налогового Кодекса Российской Федерации</w:t>
      </w:r>
      <w:r>
        <w:rPr>
          <w:bCs/>
          <w:color w:val="000000"/>
          <w:sz w:val="18"/>
          <w:szCs w:val="18"/>
        </w:rPr>
        <w:t>.</w:t>
      </w:r>
    </w:p>
  </w:footnote>
  <w:footnote w:id="26">
    <w:p w14:paraId="181F7BB7" w14:textId="77777777" w:rsidR="00C4469E" w:rsidRDefault="00C4469E" w:rsidP="002C336D">
      <w:pPr>
        <w:pStyle w:val="afb"/>
        <w:jc w:val="both"/>
        <w:rPr>
          <w:sz w:val="18"/>
          <w:szCs w:val="18"/>
        </w:rPr>
      </w:pPr>
      <w:r>
        <w:rPr>
          <w:rStyle w:val="afa"/>
          <w:sz w:val="18"/>
          <w:szCs w:val="18"/>
        </w:rPr>
        <w:footnoteRef/>
      </w:r>
      <w:r>
        <w:rPr>
          <w:sz w:val="18"/>
          <w:szCs w:val="18"/>
        </w:rPr>
        <w:t xml:space="preserve"> </w:t>
      </w:r>
      <w:r w:rsidRPr="00E808CD">
        <w:rPr>
          <w:sz w:val="18"/>
          <w:szCs w:val="18"/>
        </w:rPr>
        <w:t>Применяется, если Договор заключен с физическим лицом, не являющимся индивидуальным предпринимателем или самозанятым лицом, применяющим в своей деятельности специальный налоговый режим «Налог на профессиональный доход (НПД)».</w:t>
      </w:r>
    </w:p>
  </w:footnote>
  <w:footnote w:id="27">
    <w:p w14:paraId="0AD9DD62" w14:textId="2451758B" w:rsidR="00C4469E" w:rsidRDefault="00C4469E" w:rsidP="002C336D">
      <w:pPr>
        <w:pStyle w:val="afb"/>
        <w:jc w:val="both"/>
        <w:rPr>
          <w:sz w:val="18"/>
          <w:szCs w:val="18"/>
        </w:rPr>
      </w:pPr>
      <w:r>
        <w:rPr>
          <w:rStyle w:val="afa"/>
          <w:sz w:val="18"/>
          <w:szCs w:val="18"/>
        </w:rPr>
        <w:footnoteRef/>
      </w:r>
      <w:r>
        <w:rPr>
          <w:sz w:val="18"/>
          <w:szCs w:val="18"/>
        </w:rPr>
        <w:t xml:space="preserve"> Сумма должна содержать указание на применяемую Подрядчиком систему налогообложения (например: «в том числе НДС ____%___________ (__________) рублей», если Подрядчик применяет </w:t>
      </w:r>
      <w:r w:rsidR="00F0710A">
        <w:rPr>
          <w:sz w:val="18"/>
          <w:szCs w:val="18"/>
        </w:rPr>
        <w:t>является плательщиком НДС</w:t>
      </w:r>
      <w:r>
        <w:rPr>
          <w:sz w:val="18"/>
          <w:szCs w:val="18"/>
        </w:rPr>
        <w:t xml:space="preserve">, «НДС не облагается на основании </w:t>
      </w:r>
      <w:proofErr w:type="spellStart"/>
      <w:r>
        <w:rPr>
          <w:sz w:val="18"/>
          <w:szCs w:val="18"/>
        </w:rPr>
        <w:t>пп</w:t>
      </w:r>
      <w:proofErr w:type="spellEnd"/>
      <w:r>
        <w:rPr>
          <w:sz w:val="18"/>
          <w:szCs w:val="18"/>
        </w:rPr>
        <w:t>.___п._____</w:t>
      </w:r>
      <w:proofErr w:type="spellStart"/>
      <w:r>
        <w:rPr>
          <w:sz w:val="18"/>
          <w:szCs w:val="18"/>
        </w:rPr>
        <w:t>ст</w:t>
      </w:r>
      <w:proofErr w:type="spellEnd"/>
      <w:r>
        <w:rPr>
          <w:sz w:val="18"/>
          <w:szCs w:val="18"/>
        </w:rPr>
        <w:t>.______ Налогового Кодекса Российской Федерации», если Подрядчик не признается плательщиком НДС или освобожден от уплаты НДС).</w:t>
      </w:r>
    </w:p>
  </w:footnote>
  <w:footnote w:id="28">
    <w:p w14:paraId="630EB5C7" w14:textId="77777777" w:rsidR="00C4469E" w:rsidRDefault="00C4469E" w:rsidP="002C336D">
      <w:pPr>
        <w:tabs>
          <w:tab w:val="left" w:pos="-142"/>
          <w:tab w:val="left" w:pos="0"/>
          <w:tab w:val="left" w:pos="1134"/>
        </w:tabs>
        <w:suppressAutoHyphens/>
        <w:rPr>
          <w:sz w:val="18"/>
          <w:szCs w:val="18"/>
        </w:rPr>
      </w:pPr>
      <w:r>
        <w:rPr>
          <w:rStyle w:val="afa"/>
          <w:sz w:val="18"/>
          <w:szCs w:val="18"/>
        </w:rPr>
        <w:footnoteRef/>
      </w:r>
      <w:r>
        <w:rPr>
          <w:sz w:val="18"/>
          <w:szCs w:val="18"/>
        </w:rPr>
        <w:t xml:space="preserve"> Пункт заполняется в случае несовпадения даты совершения факта хозяйственной жизни с датой составления настоящего акта.</w:t>
      </w:r>
    </w:p>
  </w:footnote>
  <w:footnote w:id="29">
    <w:p w14:paraId="46608C31" w14:textId="77777777" w:rsidR="00C4469E" w:rsidRDefault="00C4469E" w:rsidP="002C336D">
      <w:pPr>
        <w:pStyle w:val="afb"/>
        <w:jc w:val="both"/>
      </w:pPr>
      <w:r>
        <w:rPr>
          <w:rStyle w:val="afa"/>
          <w:sz w:val="18"/>
          <w:szCs w:val="18"/>
        </w:rPr>
        <w:footnoteRef/>
      </w:r>
      <w:r>
        <w:rPr>
          <w:sz w:val="18"/>
          <w:szCs w:val="18"/>
        </w:rPr>
        <w:t xml:space="preserve"> Указываются отчетные документы в соответствии с условиями Договора.</w:t>
      </w:r>
    </w:p>
  </w:footnote>
</w:footnotes>
</file>

<file path=word/header1.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p w14:paraId="1f5fb639"/>
  <w:p w14:paraId="35de6074"/>
  <w:p w14:paraId="2f272160"/>
  <w:p w14:paraId="0b38348c"/>
</w:hdr>
</file>

<file path=word/header2.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683944993"/>
    </w:sdtPr>
    <w:sdtEndPr/>
    <w:sdtContent>
      <w:p w14:paraId="11246e1b">
        <w:pPr>
          <w:jc w:val="center"/>
        </w:pPr>
        <w:r>
          <w:fldChar w:fldCharType="begin" w:fldLock="false"/>
          <w:instrText xml:space="preserve">PAGE</w:instrText>
          <w:fldChar w:fldCharType="separate"/>
        </w:r>
        <w:r>
          <w:t>1</w:t>
        </w:r>
        <w:r>
          <w:fldChar w:fldCharType="end"/>
        </w:r>
      </w:p>
    </w:sdtContent>
  </w:sdt>
  <w:p w14:paraId="3da0b62f"/>
</w:hdr>
</file>

<file path=word/header3.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p w14:paraId="4ace24e8">
    <w:pPr>
      <w:pStyle w:val="ad"/>
      <w:rPr>
        <w:sz w:val="14"/>
        <w:spacing w:val="14"/>
        <w:lang w:val="en-US"/>
      </w:rPr>
      <w:tabs>
        <w:tab w:val="left" w:pos="7655"/>
        <w:tab w:val="right" w:pos="9072"/>
        <w:tab w:val="clear" w:pos="9355"/>
      </w:tabs>
    </w:pPr>
  </w:p>
  <w:p w14:paraId="616ac706">
    <w:pPr>
      <w:pStyle w:val="ad"/>
      <w:jc w:val="center"/>
    </w:pPr>
  </w:p>
</w:hdr>
</file>

<file path=word/numbering.xml><?xml version="1.0" encoding="utf-8"?>
<w:numbering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abstractNum w:abstractNumId="0">
    <w:nsid w:val="01147c90"/>
    <w:multiLevelType w:val="multilevel"/>
    <w:lvl w:ilvl="0">
      <w:start w:val="1"/>
      <w:numFmt w:val="lowerLetter"/>
      <w:lvlText w:val="(%1)"/>
      <w:lvlJc w:val="left"/>
      <w:pStyle w:val="LBRoman5"/>
      <w:pPr>
        <w:ind w:left="3578" w:hanging="720"/>
        <w:tabs>
          <w:tab w:val="num" w:pos="3578"/>
        </w:tabs>
      </w:pPr>
      <w:rPr>
        <w:b w:val="false"/>
        <w:i w:val="false"/>
        <w:u w:val="none"/>
        <w:strike w:val="false"/>
        <w:caps w:val="false"/>
        <w:smallCaps w:val="false"/>
        <w:color w:val="000000"/>
        <w:sz w:val="22"/>
        <w:rFonts w:ascii="Times New Roman" w:hAnsi="Times New Roman"/>
        <w:spacing w:val="0"/>
        <w:vertAlign w:val="baseline"/>
        <w:position w:val="0"/>
      </w:rPr>
    </w:lvl>
    <w:lvl w:ilvl="1">
      <w:start w:val="1"/>
      <w:numFmt w:val="none"/>
      <w:lvlText w:val=""/>
      <w:lvlJc w:val="left"/>
      <w:pPr>
        <w:ind w:left="3434" w:hanging="576"/>
        <w:tabs>
          <w:tab w:val="num" w:pos="3434"/>
        </w:tabs>
      </w:pPr>
    </w:lvl>
    <w:lvl w:ilvl="2">
      <w:start w:val="1"/>
      <w:numFmt w:val="none"/>
      <w:lvlText w:val=""/>
      <w:lvlJc w:val="left"/>
      <w:pPr>
        <w:ind w:left="3578" w:hanging="720"/>
        <w:tabs>
          <w:tab w:val="num" w:pos="3578"/>
        </w:tabs>
      </w:pPr>
    </w:lvl>
    <w:lvl w:ilvl="3">
      <w:start w:val="1"/>
      <w:numFmt w:val="none"/>
      <w:lvlText w:val=""/>
      <w:lvlJc w:val="left"/>
      <w:pPr>
        <w:ind w:left="3722" w:hanging="864"/>
        <w:tabs>
          <w:tab w:val="num" w:pos="3722"/>
        </w:tabs>
      </w:pPr>
    </w:lvl>
    <w:lvl w:ilvl="4">
      <w:start w:val="1"/>
      <w:numFmt w:val="none"/>
      <w:lvlText w:val=""/>
      <w:lvlJc w:val="left"/>
      <w:pPr>
        <w:ind w:left="3866" w:hanging="1008"/>
        <w:tabs>
          <w:tab w:val="num" w:pos="3866"/>
        </w:tabs>
      </w:pPr>
    </w:lvl>
    <w:lvl w:ilvl="5">
      <w:start w:val="1"/>
      <w:numFmt w:val="none"/>
      <w:lvlText w:val=""/>
      <w:lvlJc w:val="left"/>
      <w:pPr>
        <w:ind w:left="4010" w:hanging="1152"/>
        <w:tabs>
          <w:tab w:val="num" w:pos="4010"/>
        </w:tabs>
      </w:pPr>
    </w:lvl>
    <w:lvl w:ilvl="6">
      <w:start w:val="1"/>
      <w:numFmt w:val="none"/>
      <w:lvlText w:val=""/>
      <w:lvlJc w:val="left"/>
      <w:pPr>
        <w:ind w:left="4154" w:hanging="1296"/>
        <w:tabs>
          <w:tab w:val="num" w:pos="4154"/>
        </w:tabs>
      </w:pPr>
    </w:lvl>
    <w:lvl w:ilvl="7">
      <w:start w:val="1"/>
      <w:numFmt w:val="none"/>
      <w:lvlText w:val=""/>
      <w:lvlJc w:val="left"/>
      <w:pPr>
        <w:ind w:left="4298" w:hanging="1440"/>
        <w:tabs>
          <w:tab w:val="num" w:pos="4298"/>
        </w:tabs>
      </w:pPr>
    </w:lvl>
    <w:lvl w:ilvl="8">
      <w:start w:val="1"/>
      <w:numFmt w:val="decimal"/>
      <w:lvlText w:val="%1.%2.%3.%4.%5.%6.%7.%8.%9"/>
      <w:lvlJc w:val="left"/>
      <w:pPr>
        <w:ind w:left="4442" w:hanging="1584"/>
        <w:tabs>
          <w:tab w:val="num" w:pos="4442"/>
        </w:tabs>
      </w:pPr>
    </w:lvl>
  </w:abstractNum>
  <w:abstractNum w:abstractNumId="1">
    <w:nsid w:val="0a9063fc"/>
    <w:multiLevelType w:val="multilevel"/>
    <w:lvl w:ilvl="0">
      <w:start w:val="1"/>
      <w:numFmt w:val="decimal"/>
      <w:lvlText w:val="%1."/>
      <w:lvlJc w:val="left"/>
      <w:pPr>
        <w:ind w:left="360" w:hanging="360"/>
      </w:pPr>
    </w:lvl>
    <w:lvl w:ilvl="1">
      <w:start w:val="1"/>
      <w:numFmt w:val="decimal"/>
      <w:lvlText w:val="%1.%2."/>
      <w:lvlJc w:val="left"/>
      <w:pPr>
        <w:ind w:left="792" w:hanging="79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b090467"/>
    <w:multiLevelType w:val="multilevel"/>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b0b5f1c"/>
    <w:multiLevelType w:val="multilevel"/>
    <w:lvl w:ilvl="0">
      <w:start w:val="1"/>
      <w:numFmt w:val="decimal"/>
      <w:lvlText w:val="(%1)"/>
      <w:lvlJc w:val="left"/>
      <w:pStyle w:val="LBArabic5"/>
      <w:pPr>
        <w:ind w:left="3578" w:hanging="720"/>
        <w:tabs>
          <w:tab w:val="num" w:pos="3578"/>
        </w:tabs>
      </w:pPr>
    </w:lvl>
    <w:lvl w:ilvl="1">
      <w:start w:val="1"/>
      <w:numFmt w:val="none"/>
      <w:lvlText w:val=""/>
      <w:lvlJc w:val="left"/>
      <w:pPr>
        <w:ind w:left="3650" w:hanging="432"/>
        <w:tabs>
          <w:tab w:val="num" w:pos="3650"/>
        </w:tabs>
      </w:pPr>
    </w:lvl>
    <w:lvl w:ilvl="2">
      <w:start w:val="1"/>
      <w:numFmt w:val="none"/>
      <w:lvlText w:val=""/>
      <w:lvlJc w:val="left"/>
      <w:pPr>
        <w:ind w:left="4082" w:hanging="504"/>
        <w:tabs>
          <w:tab w:val="num" w:pos="4082"/>
        </w:tabs>
      </w:pPr>
    </w:lvl>
    <w:lvl w:ilvl="3">
      <w:start w:val="1"/>
      <w:numFmt w:val="none"/>
      <w:lvlText w:val=""/>
      <w:lvlJc w:val="left"/>
      <w:pPr>
        <w:ind w:left="4586" w:hanging="648"/>
        <w:tabs>
          <w:tab w:val="num" w:pos="4658"/>
        </w:tabs>
      </w:pPr>
    </w:lvl>
    <w:lvl w:ilvl="4">
      <w:start w:val="1"/>
      <w:numFmt w:val="none"/>
      <w:lvlText w:val=""/>
      <w:lvlJc w:val="left"/>
      <w:pPr>
        <w:ind w:left="5090" w:hanging="792"/>
        <w:tabs>
          <w:tab w:val="num" w:pos="5378"/>
        </w:tabs>
      </w:pPr>
    </w:lvl>
    <w:lvl w:ilvl="5">
      <w:start w:val="1"/>
      <w:numFmt w:val="none"/>
      <w:lvlText w:val=""/>
      <w:lvlJc w:val="left"/>
      <w:pPr>
        <w:ind w:left="5594" w:hanging="936"/>
        <w:tabs>
          <w:tab w:val="num" w:pos="5738"/>
        </w:tabs>
      </w:pPr>
    </w:lvl>
    <w:lvl w:ilvl="6">
      <w:start w:val="1"/>
      <w:numFmt w:val="none"/>
      <w:lvlText w:val=""/>
      <w:lvlJc w:val="left"/>
      <w:pPr>
        <w:ind w:left="6098" w:hanging="1080"/>
        <w:tabs>
          <w:tab w:val="num" w:pos="6458"/>
        </w:tabs>
      </w:pPr>
    </w:lvl>
    <w:lvl w:ilvl="7">
      <w:start w:val="1"/>
      <w:numFmt w:val="decimal"/>
      <w:lvlText w:val="%1.%2.%3.%4.%5.%6.%7.%8."/>
      <w:lvlJc w:val="left"/>
      <w:pPr>
        <w:ind w:left="6602" w:hanging="1224"/>
        <w:tabs>
          <w:tab w:val="num" w:pos="6818"/>
        </w:tabs>
      </w:pPr>
    </w:lvl>
    <w:lvl w:ilvl="8">
      <w:start w:val="1"/>
      <w:numFmt w:val="decimal"/>
      <w:lvlText w:val="%1.%2.%3.%4.%5.%6.%7.%8.%9."/>
      <w:lvlJc w:val="left"/>
      <w:pPr>
        <w:ind w:left="7178" w:hanging="1440"/>
        <w:tabs>
          <w:tab w:val="num" w:pos="7538"/>
        </w:tabs>
      </w:pPr>
    </w:lvl>
  </w:abstractNum>
  <w:abstractNum w:abstractNumId="4">
    <w:nsid w:val="0de706f6"/>
    <w:multiLevelType w:val="multilevel"/>
    <w:lvl w:ilvl="0">
      <w:start w:val="1"/>
      <w:numFmt w:val="lowerLetter"/>
      <w:lvlText w:val="(%1)"/>
      <w:lvlJc w:val="left"/>
      <w:pStyle w:val="LBRoman3"/>
      <w:pPr>
        <w:ind w:left="2160" w:hanging="720"/>
        <w:tabs>
          <w:tab w:val="num" w:pos="2160"/>
        </w:tabs>
      </w:pPr>
      <w:rPr>
        <w:b w:val="false"/>
        <w:i w:val="false"/>
        <w:u w:val="none"/>
        <w:strike w:val="false"/>
        <w:caps w:val="false"/>
        <w:smallCaps w:val="false"/>
        <w:color w:val="000000"/>
        <w:sz w:val="22"/>
        <w:rFonts w:ascii="Times New Roman" w:hAnsi="Times New Roman"/>
        <w:spacing w:val="0"/>
        <w:vertAlign w:val="baseline"/>
        <w:position w:val="0"/>
      </w:rPr>
    </w:lvl>
    <w:lvl w:ilvl="1">
      <w:start w:val="1"/>
      <w:numFmt w:val="none"/>
      <w:lvlText w:val=""/>
      <w:lvlJc w:val="left"/>
      <w:pPr>
        <w:ind w:left="2016" w:hanging="576"/>
        <w:tabs>
          <w:tab w:val="num" w:pos="2016"/>
        </w:tabs>
      </w:pPr>
    </w:lvl>
    <w:lvl w:ilvl="2">
      <w:start w:val="1"/>
      <w:numFmt w:val="none"/>
      <w:lvlText w:val=""/>
      <w:lvlJc w:val="left"/>
      <w:pPr>
        <w:ind w:left="2160" w:hanging="720"/>
        <w:tabs>
          <w:tab w:val="num" w:pos="2160"/>
        </w:tabs>
      </w:pPr>
    </w:lvl>
    <w:lvl w:ilvl="3">
      <w:start w:val="1"/>
      <w:numFmt w:val="none"/>
      <w:lvlText w:val=""/>
      <w:lvlJc w:val="left"/>
      <w:pPr>
        <w:ind w:left="2304" w:hanging="864"/>
        <w:tabs>
          <w:tab w:val="num" w:pos="2304"/>
        </w:tabs>
      </w:pPr>
    </w:lvl>
    <w:lvl w:ilvl="4">
      <w:start w:val="1"/>
      <w:numFmt w:val="none"/>
      <w:lvlText w:val=""/>
      <w:lvlJc w:val="left"/>
      <w:pPr>
        <w:ind w:left="2448" w:hanging="1008"/>
        <w:tabs>
          <w:tab w:val="num" w:pos="2448"/>
        </w:tabs>
      </w:pPr>
    </w:lvl>
    <w:lvl w:ilvl="5">
      <w:start w:val="1"/>
      <w:numFmt w:val="none"/>
      <w:lvlText w:val=""/>
      <w:lvlJc w:val="left"/>
      <w:pPr>
        <w:ind w:left="2592" w:hanging="1152"/>
        <w:tabs>
          <w:tab w:val="num" w:pos="2592"/>
        </w:tabs>
      </w:pPr>
    </w:lvl>
    <w:lvl w:ilvl="6">
      <w:start w:val="1"/>
      <w:numFmt w:val="none"/>
      <w:lvlText w:val=""/>
      <w:lvlJc w:val="left"/>
      <w:pPr>
        <w:ind w:left="2736" w:hanging="1296"/>
        <w:tabs>
          <w:tab w:val="num" w:pos="2736"/>
        </w:tabs>
      </w:pPr>
    </w:lvl>
    <w:lvl w:ilvl="7">
      <w:start w:val="1"/>
      <w:numFmt w:val="none"/>
      <w:lvlText w:val=""/>
      <w:lvlJc w:val="left"/>
      <w:pPr>
        <w:ind w:left="2880" w:hanging="1440"/>
        <w:tabs>
          <w:tab w:val="num" w:pos="2880"/>
        </w:tabs>
      </w:pPr>
    </w:lvl>
    <w:lvl w:ilvl="8">
      <w:start w:val="1"/>
      <w:numFmt w:val="decimal"/>
      <w:lvlText w:val="%1.%2.%3.%4.%5.%6.%7.%8.%9"/>
      <w:lvlJc w:val="left"/>
      <w:pPr>
        <w:ind w:left="3024" w:hanging="1584"/>
        <w:tabs>
          <w:tab w:val="num" w:pos="3024"/>
        </w:tabs>
      </w:pPr>
    </w:lvl>
  </w:abstractNum>
  <w:abstractNum w:abstractNumId="5">
    <w:nsid w:val="12e763f6"/>
    <w:multiLevelType w:val="multilevel"/>
    <w:lvl w:ilvl="0">
      <w:start w:val="1"/>
      <w:numFmt w:val="lowerLetter"/>
      <w:lvlText w:val="(%1)"/>
      <w:lvlJc w:val="left"/>
      <w:pStyle w:val="LBRoman1-Alt"/>
      <w:pPr>
        <w:ind w:left="720" w:hanging="720"/>
      </w:pPr>
    </w:lvl>
    <w:lvl w:ilvl="1">
      <w:start w:val="1"/>
      <w:numFmt w:val="lowerLetter"/>
      <w:lvlText w:val="(%2)"/>
      <w:lvlJc w:val="left"/>
      <w:pStyle w:val="LBRoman2-Alt"/>
      <w:pPr>
        <w:ind w:left="1440" w:hanging="720"/>
      </w:pPr>
    </w:lvl>
    <w:lvl w:ilvl="2">
      <w:start w:val="1"/>
      <w:numFmt w:val="lowerLetter"/>
      <w:lvlText w:val="(%3)"/>
      <w:lvlJc w:val="left"/>
      <w:pStyle w:val="LBRoman3-Alt"/>
      <w:pPr>
        <w:ind w:left="2160" w:hanging="720"/>
        <w:tabs>
          <w:tab w:val="num" w:pos="1440"/>
        </w:tabs>
      </w:pPr>
    </w:lvl>
    <w:lvl w:ilvl="3">
      <w:start w:val="1"/>
      <w:numFmt w:val="lowerLetter"/>
      <w:lvlText w:val="(%4)"/>
      <w:lvlJc w:val="left"/>
      <w:pStyle w:val="LBRoman4-Alt"/>
      <w:pPr>
        <w:ind w:left="2880" w:hanging="720"/>
        <w:tabs>
          <w:tab w:val="num" w:pos="2160"/>
        </w:tabs>
      </w:pPr>
    </w:lvl>
    <w:lvl w:ilvl="4">
      <w:start w:val="1"/>
      <w:numFmt w:val="lowerLetter"/>
      <w:lvlText w:val="(%5)"/>
      <w:lvlJc w:val="left"/>
      <w:pStyle w:val="LBRoman5-Alt"/>
      <w:pPr>
        <w:ind w:left="360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16eb7a17"/>
    <w:multiLevelType w:val="multilevel"/>
    <w:lvl w:ilvl="0">
      <w:start w:val="1"/>
      <w:numFmt w:val="lowerLetter"/>
      <w:lvlText w:val="(%1)"/>
      <w:lvlJc w:val="left"/>
      <w:pStyle w:val="LBRoman2"/>
      <w:pPr>
        <w:ind w:left="1440" w:hanging="720"/>
        <w:tabs>
          <w:tab w:val="num" w:pos="1440"/>
        </w:tabs>
      </w:pPr>
      <w:rPr>
        <w:b w:val="false"/>
        <w:i w:val="false"/>
        <w:u w:val="none"/>
        <w:strike w:val="false"/>
        <w:caps w:val="false"/>
        <w:smallCaps w:val="false"/>
        <w:color w:val="000000"/>
        <w:sz w:val="22"/>
        <w:spacing w:val="0"/>
        <w:vertAlign w:val="baseline"/>
        <w:position w:val="0"/>
      </w:rPr>
    </w:lvl>
    <w:lvl w:ilvl="1">
      <w:start w:val="1"/>
      <w:numFmt w:val="none"/>
      <w:lvlText w:val=""/>
      <w:lvlJc w:val="left"/>
      <w:pPr>
        <w:ind w:left="1296" w:hanging="576"/>
        <w:tabs>
          <w:tab w:val="num" w:pos="1296"/>
        </w:tabs>
      </w:pPr>
    </w:lvl>
    <w:lvl w:ilvl="2">
      <w:start w:val="1"/>
      <w:numFmt w:val="none"/>
      <w:lvlText w:val=""/>
      <w:lvlJc w:val="left"/>
      <w:pPr>
        <w:ind w:left="1440" w:hanging="720"/>
        <w:tabs>
          <w:tab w:val="num" w:pos="1440"/>
        </w:tabs>
      </w:pPr>
    </w:lvl>
    <w:lvl w:ilvl="3">
      <w:start w:val="1"/>
      <w:numFmt w:val="none"/>
      <w:lvlText w:val=""/>
      <w:lvlJc w:val="left"/>
      <w:pPr>
        <w:ind w:left="1584" w:hanging="864"/>
        <w:tabs>
          <w:tab w:val="num" w:pos="1584"/>
        </w:tabs>
      </w:pPr>
    </w:lvl>
    <w:lvl w:ilvl="4">
      <w:start w:val="1"/>
      <w:numFmt w:val="none"/>
      <w:lvlText w:val=""/>
      <w:lvlJc w:val="left"/>
      <w:pPr>
        <w:ind w:left="1728" w:hanging="1008"/>
        <w:tabs>
          <w:tab w:val="num" w:pos="1728"/>
        </w:tabs>
      </w:pPr>
    </w:lvl>
    <w:lvl w:ilvl="5">
      <w:start w:val="1"/>
      <w:numFmt w:val="none"/>
      <w:lvlText w:val=""/>
      <w:lvlJc w:val="left"/>
      <w:pPr>
        <w:ind w:left="1872" w:hanging="1152"/>
        <w:tabs>
          <w:tab w:val="num" w:pos="1872"/>
        </w:tabs>
      </w:pPr>
    </w:lvl>
    <w:lvl w:ilvl="6">
      <w:start w:val="1"/>
      <w:numFmt w:val="none"/>
      <w:lvlText w:val=""/>
      <w:lvlJc w:val="left"/>
      <w:pPr>
        <w:ind w:left="2016" w:hanging="1296"/>
        <w:tabs>
          <w:tab w:val="num" w:pos="2016"/>
        </w:tabs>
      </w:pPr>
    </w:lvl>
    <w:lvl w:ilvl="7">
      <w:start w:val="1"/>
      <w:numFmt w:val="none"/>
      <w:lvlText w:val=""/>
      <w:lvlJc w:val="left"/>
      <w:pPr>
        <w:ind w:left="2160" w:hanging="1440"/>
        <w:tabs>
          <w:tab w:val="num" w:pos="2160"/>
        </w:tabs>
      </w:pPr>
    </w:lvl>
    <w:lvl w:ilvl="8">
      <w:start w:val="1"/>
      <w:numFmt w:val="decimal"/>
      <w:lvlText w:val="%1.%2.%3.%4.%5.%6.%7.%8.%9"/>
      <w:lvlJc w:val="left"/>
      <w:pPr>
        <w:ind w:left="2304" w:hanging="1584"/>
        <w:tabs>
          <w:tab w:val="num" w:pos="2304"/>
        </w:tabs>
      </w:pPr>
    </w:lvl>
  </w:abstractNum>
  <w:abstractNum w:abstractNumId="7">
    <w:nsid w:val="195330f8"/>
    <w:multiLevelType w:val="hybridMultilevel"/>
    <w:name w:val="l0"/>
    <w:lvl w:ilvl="0">
      <w:start w:val="0"/>
      <w:numFmt w:val="bullet"/>
      <w:lvlText w:val="-"/>
      <w:lvlJc w:val="left"/>
      <w:pPr>
        <w:ind w:hanging="360"/>
      </w:pPr>
      <w:rPr>
        <w:rFonts w:ascii="Times New Roman" w:hAnsi="Times New Roman"/>
      </w:rPr>
    </w:lvl>
    <w:lvl w:ilvl="1">
      <w:start w:val="1"/>
      <w:numFmt w:val="bullet"/>
      <w:lvlText w:val="o"/>
      <w:lvlJc w:val="left"/>
      <w:pPr>
        <w:ind w:hanging="360"/>
      </w:pPr>
      <w:rPr>
        <w:rFonts w:ascii="Courier New" w:hAnsi="Courier New"/>
      </w:rPr>
    </w:lvl>
    <w:lvl w:ilvl="2">
      <w:start w:val="1"/>
      <w:numFmt w:val="bullet"/>
      <w:lvlText w:val=""/>
      <w:lvlJc w:val="left"/>
      <w:pPr>
        <w:ind w:hanging="360"/>
      </w:pPr>
      <w:rPr>
        <w:rFonts w:ascii="Wingdings" w:hAnsi="Wingdings"/>
      </w:rPr>
    </w:lvl>
    <w:lvl w:ilvl="3">
      <w:start w:val="1"/>
      <w:numFmt w:val="bullet"/>
      <w:lvlText w:val=""/>
      <w:lvlJc w:val="left"/>
      <w:pPr>
        <w:ind w:hanging="360"/>
      </w:pPr>
      <w:rPr>
        <w:rFonts w:ascii="Symbol" w:hAnsi="Symbol"/>
      </w:rPr>
    </w:lvl>
    <w:lvl w:ilvl="4">
      <w:start w:val="1"/>
      <w:numFmt w:val="bullet"/>
      <w:lvlText w:val="o"/>
      <w:lvlJc w:val="left"/>
      <w:pPr>
        <w:ind w:hanging="360"/>
      </w:pPr>
      <w:rPr>
        <w:rFonts w:ascii="Courier New" w:hAnsi="Courier New"/>
      </w:rPr>
    </w:lvl>
    <w:lvl w:ilvl="5">
      <w:start w:val="1"/>
      <w:numFmt w:val="bullet"/>
      <w:lvlText w:val=""/>
      <w:lvlJc w:val="left"/>
      <w:pPr>
        <w:ind w:hanging="360"/>
      </w:pPr>
      <w:rPr>
        <w:rFonts w:ascii="Wingdings" w:hAnsi="Wingdings"/>
      </w:rPr>
    </w:lvl>
    <w:lvl w:ilvl="6">
      <w:start w:val="1"/>
      <w:numFmt w:val="bullet"/>
      <w:lvlText w:val=""/>
      <w:lvlJc w:val="left"/>
      <w:pPr>
        <w:ind w:hanging="360"/>
      </w:pPr>
      <w:rPr>
        <w:rFonts w:ascii="Symbol" w:hAnsi="Symbol"/>
      </w:rPr>
    </w:lvl>
    <w:lvl w:ilvl="7">
      <w:start w:val="1"/>
      <w:numFmt w:val="bullet"/>
      <w:lvlText w:val="o"/>
      <w:lvlJc w:val="left"/>
      <w:pPr>
        <w:ind w:hanging="360"/>
      </w:pPr>
      <w:rPr>
        <w:rFonts w:ascii="Courier New" w:hAnsi="Courier New"/>
      </w:rPr>
    </w:lvl>
    <w:lvl w:ilvl="8">
      <w:start w:val="1"/>
      <w:numFmt w:val="bullet"/>
      <w:lvlText w:val=""/>
      <w:lvlJc w:val="left"/>
      <w:pPr>
        <w:ind w:hanging="360"/>
      </w:pPr>
      <w:rPr>
        <w:rFonts w:ascii="Wingdings" w:hAnsi="Wingdings"/>
      </w:rPr>
    </w:lvl>
  </w:abstractNum>
  <w:abstractNum w:abstractNumId="8">
    <w:nsid w:val="19ec37fc"/>
    <w:multiLevelType w:val="multilevel"/>
    <w:lvl w:ilvl="0">
      <w:start w:val="1"/>
      <w:numFmt w:val="decimal"/>
      <w:lvlText w:val="(%1)"/>
      <w:lvlJc w:val="left"/>
      <w:pStyle w:val="LBArabic2"/>
      <w:pPr>
        <w:ind w:left="1440" w:hanging="720"/>
        <w:tabs>
          <w:tab w:val="num" w:pos="1440"/>
        </w:tabs>
      </w:pPr>
    </w:lvl>
    <w:lvl w:ilvl="1">
      <w:start w:val="1"/>
      <w:numFmt w:val="none"/>
      <w:lvlText w:val=""/>
      <w:suff w:val="nothing"/>
      <w:lvlJc w:val="left"/>
      <w:pPr>
        <w:ind w:left="720" w:firstLine="0"/>
      </w:pPr>
    </w:lvl>
    <w:lvl w:ilvl="2">
      <w:start w:val="1"/>
      <w:numFmt w:val="none"/>
      <w:lvlText w:val=""/>
      <w:suff w:val="nothing"/>
      <w:lvlJc w:val="left"/>
      <w:pPr>
        <w:ind w:left="720" w:firstLine="0"/>
      </w:pPr>
    </w:lvl>
    <w:lvl w:ilvl="3">
      <w:start w:val="1"/>
      <w:numFmt w:val="none"/>
      <w:lvlText w:val=""/>
      <w:suff w:val="nothing"/>
      <w:lvlJc w:val="left"/>
      <w:pPr>
        <w:ind w:left="720" w:firstLine="0"/>
      </w:pPr>
    </w:lvl>
    <w:lvl w:ilvl="4">
      <w:start w:val="1"/>
      <w:numFmt w:val="none"/>
      <w:lvlText w:val=""/>
      <w:suff w:val="nothing"/>
      <w:lvlJc w:val="left"/>
      <w:pPr>
        <w:ind w:left="720" w:firstLine="0"/>
      </w:pPr>
    </w:lvl>
    <w:lvl w:ilvl="5">
      <w:start w:val="1"/>
      <w:numFmt w:val="none"/>
      <w:lvlText w:val=""/>
      <w:suff w:val="nothing"/>
      <w:lvlJc w:val="left"/>
      <w:pPr>
        <w:ind w:left="720" w:firstLine="0"/>
      </w:pPr>
    </w:lvl>
    <w:lvl w:ilvl="6">
      <w:start w:val="1"/>
      <w:numFmt w:val="none"/>
      <w:lvlText w:val=""/>
      <w:suff w:val="nothing"/>
      <w:lvlJc w:val="left"/>
      <w:pPr>
        <w:ind w:left="720" w:firstLine="0"/>
      </w:pPr>
    </w:lvl>
    <w:lvl w:ilvl="7">
      <w:start w:val="1"/>
      <w:numFmt w:val="none"/>
      <w:lvlText w:val=""/>
      <w:suff w:val="nothing"/>
      <w:lvlJc w:val="left"/>
      <w:pPr>
        <w:ind w:left="720" w:firstLine="0"/>
      </w:pPr>
    </w:lvl>
    <w:lvl w:ilvl="8">
      <w:start w:val="1"/>
      <w:numFmt w:val="none"/>
      <w:lvlText w:val=""/>
      <w:suff w:val="nothing"/>
      <w:lvlJc w:val="left"/>
      <w:pPr>
        <w:ind w:left="720" w:firstLine="0"/>
      </w:pPr>
    </w:lvl>
  </w:abstractNum>
  <w:abstractNum w:abstractNumId="9">
    <w:nsid w:val="1a822bde"/>
    <w:multiLevelType w:val="hybridMultilevel"/>
    <w:lvl w:ilvl="0">
      <w:start w:val="1"/>
      <w:numFmt w:val="decimal"/>
      <w:lvlText w:val="%1."/>
      <w:lvlJc w:val="left"/>
      <w:pPr>
        <w:ind w:left="1654" w:hanging="945"/>
      </w:pPr>
      <w:rPr>
        <w:b w:val="false"/>
        <w:i w:val="false"/>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1ac365a3"/>
    <w:multiLevelType w:val="hybridMultilevel"/>
    <w:name w:val="l0"/>
    <w:lvl w:ilvl="0">
      <w:start w:val="0"/>
      <w:numFmt w:val="bullet"/>
      <w:lvlText w:val="-"/>
      <w:lvlJc w:val="left"/>
      <w:pPr>
        <w:ind w:hanging="360"/>
      </w:pPr>
      <w:rPr>
        <w:rFonts w:ascii="Times New Roman" w:hAnsi="Times New Roman"/>
      </w:rPr>
    </w:lvl>
    <w:lvl w:ilvl="1">
      <w:start w:val="1"/>
      <w:numFmt w:val="bullet"/>
      <w:lvlText w:val="o"/>
      <w:lvlJc w:val="left"/>
      <w:pPr>
        <w:ind w:hanging="360"/>
      </w:pPr>
      <w:rPr>
        <w:rFonts w:ascii="Courier New" w:hAnsi="Courier New"/>
      </w:rPr>
    </w:lvl>
    <w:lvl w:ilvl="2">
      <w:start w:val="1"/>
      <w:numFmt w:val="bullet"/>
      <w:lvlText w:val=""/>
      <w:lvlJc w:val="left"/>
      <w:pPr>
        <w:ind w:hanging="360"/>
      </w:pPr>
      <w:rPr>
        <w:rFonts w:ascii="Wingdings" w:hAnsi="Wingdings"/>
      </w:rPr>
    </w:lvl>
    <w:lvl w:ilvl="3">
      <w:start w:val="1"/>
      <w:numFmt w:val="bullet"/>
      <w:lvlText w:val=""/>
      <w:lvlJc w:val="left"/>
      <w:pPr>
        <w:ind w:hanging="360"/>
      </w:pPr>
      <w:rPr>
        <w:rFonts w:ascii="Symbol" w:hAnsi="Symbol"/>
      </w:rPr>
    </w:lvl>
    <w:lvl w:ilvl="4">
      <w:start w:val="1"/>
      <w:numFmt w:val="bullet"/>
      <w:lvlText w:val="o"/>
      <w:lvlJc w:val="left"/>
      <w:pPr>
        <w:ind w:hanging="360"/>
      </w:pPr>
      <w:rPr>
        <w:rFonts w:ascii="Courier New" w:hAnsi="Courier New"/>
      </w:rPr>
    </w:lvl>
    <w:lvl w:ilvl="5">
      <w:start w:val="1"/>
      <w:numFmt w:val="bullet"/>
      <w:lvlText w:val=""/>
      <w:lvlJc w:val="left"/>
      <w:pPr>
        <w:ind w:hanging="360"/>
      </w:pPr>
      <w:rPr>
        <w:rFonts w:ascii="Wingdings" w:hAnsi="Wingdings"/>
      </w:rPr>
    </w:lvl>
    <w:lvl w:ilvl="6">
      <w:start w:val="1"/>
      <w:numFmt w:val="bullet"/>
      <w:lvlText w:val=""/>
      <w:lvlJc w:val="left"/>
      <w:pPr>
        <w:ind w:hanging="360"/>
      </w:pPr>
      <w:rPr>
        <w:rFonts w:ascii="Symbol" w:hAnsi="Symbol"/>
      </w:rPr>
    </w:lvl>
    <w:lvl w:ilvl="7">
      <w:start w:val="1"/>
      <w:numFmt w:val="bullet"/>
      <w:lvlText w:val="o"/>
      <w:lvlJc w:val="left"/>
      <w:pPr>
        <w:ind w:hanging="360"/>
      </w:pPr>
      <w:rPr>
        <w:rFonts w:ascii="Courier New" w:hAnsi="Courier New"/>
      </w:rPr>
    </w:lvl>
    <w:lvl w:ilvl="8">
      <w:start w:val="1"/>
      <w:numFmt w:val="bullet"/>
      <w:lvlText w:val=""/>
      <w:lvlJc w:val="left"/>
      <w:pPr>
        <w:ind w:hanging="360"/>
      </w:pPr>
      <w:rPr>
        <w:rFonts w:ascii="Wingdings" w:hAnsi="Wingdings"/>
      </w:rPr>
    </w:lvl>
  </w:abstractNum>
  <w:abstractNum w:abstractNumId="11">
    <w:nsid w:val="1e8632b8"/>
    <w:multiLevelType w:val="hybridMultilevel"/>
    <w:lvl w:ilvl="0">
      <w:start w:val="1"/>
      <w:numFmt w:val="decimal"/>
      <w:lvlText w:val="(%1)"/>
      <w:lvlJc w:val="left"/>
      <w:pStyle w:val="LBArabic1"/>
      <w:pPr>
        <w:ind w:left="720" w:hanging="720"/>
        <w:tabs>
          <w:tab w:val="num" w:pos="720"/>
        </w:tabs>
      </w:pPr>
    </w:lvl>
    <w:lvl w:ilvl="1">
      <w:start w:val="1"/>
      <w:numFmt w:val="lowerLetter"/>
      <w:lvlText w:val="%2."/>
      <w:lvlJc w:val="left"/>
      <w:pPr>
        <w:ind w:left="1440" w:hanging="360"/>
        <w:tabs>
          <w:tab w:val="num" w:pos="1440"/>
        </w:tabs>
      </w:pPr>
    </w:lvl>
    <w:lvl w:ilvl="2">
      <w:start w:val="1"/>
      <w:numFmt w:val="lowerRoman"/>
      <w:lvlText w:val="%3."/>
      <w:lvlJc w:val="right"/>
      <w:pPr>
        <w:ind w:left="2160" w:hanging="180"/>
        <w:tabs>
          <w:tab w:val="num" w:pos="2160"/>
        </w:tabs>
      </w:pPr>
    </w:lvl>
    <w:lvl w:ilvl="3">
      <w:start w:val="1"/>
      <w:numFmt w:val="decimal"/>
      <w:lvlText w:val="%4."/>
      <w:lvlJc w:val="left"/>
      <w:pPr>
        <w:ind w:left="2880" w:hanging="360"/>
        <w:tabs>
          <w:tab w:val="num" w:pos="2880"/>
        </w:tabs>
      </w:pPr>
    </w:lvl>
    <w:lvl w:ilvl="4">
      <w:start w:val="1"/>
      <w:numFmt w:val="lowerLetter"/>
      <w:lvlText w:val="%5."/>
      <w:lvlJc w:val="left"/>
      <w:pPr>
        <w:ind w:left="3600" w:hanging="360"/>
        <w:tabs>
          <w:tab w:val="num" w:pos="3600"/>
        </w:tabs>
      </w:pPr>
    </w:lvl>
    <w:lvl w:ilvl="5">
      <w:start w:val="1"/>
      <w:numFmt w:val="lowerRoman"/>
      <w:lvlText w:val="%6."/>
      <w:lvlJc w:val="right"/>
      <w:pPr>
        <w:ind w:left="4320" w:hanging="180"/>
        <w:tabs>
          <w:tab w:val="num" w:pos="4320"/>
        </w:tabs>
      </w:pPr>
    </w:lvl>
    <w:lvl w:ilvl="6">
      <w:start w:val="1"/>
      <w:numFmt w:val="decimal"/>
      <w:lvlText w:val="%7."/>
      <w:lvlJc w:val="left"/>
      <w:pPr>
        <w:ind w:left="5040" w:hanging="360"/>
        <w:tabs>
          <w:tab w:val="num" w:pos="5040"/>
        </w:tabs>
      </w:pPr>
    </w:lvl>
    <w:lvl w:ilvl="7">
      <w:start w:val="1"/>
      <w:numFmt w:val="lowerLetter"/>
      <w:lvlText w:val="%8."/>
      <w:lvlJc w:val="left"/>
      <w:pPr>
        <w:ind w:left="5760" w:hanging="360"/>
        <w:tabs>
          <w:tab w:val="num" w:pos="5760"/>
        </w:tabs>
      </w:pPr>
    </w:lvl>
    <w:lvl w:ilvl="8">
      <w:start w:val="1"/>
      <w:numFmt w:val="lowerRoman"/>
      <w:lvlText w:val="%9."/>
      <w:lvlJc w:val="right"/>
      <w:pPr>
        <w:ind w:left="6480" w:hanging="180"/>
        <w:tabs>
          <w:tab w:val="num" w:pos="6480"/>
        </w:tabs>
      </w:pPr>
    </w:lvl>
  </w:abstractNum>
  <w:abstractNum w:abstractNumId="12">
    <w:nsid w:val="1fc044cb"/>
    <w:multiLevelType w:val="multilevel"/>
    <w:lvl w:ilvl="0">
      <w:start w:val="1"/>
      <w:numFmt w:val="decimal"/>
      <w:lvlText w:val="%1"/>
      <w:lvlJc w:val="left"/>
      <w:pStyle w:val="Schedule1"/>
      <w:pPr>
        <w:ind w:left="680" w:hanging="680"/>
        <w:tabs>
          <w:tab w:val="num" w:pos="680"/>
        </w:tabs>
      </w:pPr>
      <w:rPr>
        <w:b/>
        <w:i w:val="false"/>
        <w:sz w:val="22"/>
      </w:rPr>
    </w:lvl>
    <w:lvl w:ilvl="1">
      <w:start w:val="1"/>
      <w:numFmt w:val="decimal"/>
      <w:lvlText w:val="%1.%2"/>
      <w:lvlJc w:val="left"/>
      <w:pStyle w:val="Schedule2"/>
      <w:pPr>
        <w:ind w:left="680" w:hanging="680"/>
        <w:tabs>
          <w:tab w:val="num" w:pos="680"/>
        </w:tabs>
      </w:pPr>
      <w:rPr>
        <w:b/>
        <w:i w:val="false"/>
        <w:sz w:val="21"/>
      </w:rPr>
    </w:lvl>
    <w:lvl w:ilvl="2">
      <w:start w:val="1"/>
      <w:numFmt w:val="decimal"/>
      <w:lvlText w:val="%1.%2.%3"/>
      <w:lvlJc w:val="left"/>
      <w:pStyle w:val="Schedule3"/>
      <w:pPr>
        <w:ind w:left="1361" w:hanging="681"/>
        <w:tabs>
          <w:tab w:val="num" w:pos="1361"/>
        </w:tabs>
      </w:pPr>
      <w:rPr>
        <w:b/>
        <w:i w:val="false"/>
        <w:sz w:val="17"/>
      </w:rPr>
    </w:lvl>
    <w:lvl w:ilvl="3">
      <w:start w:val="1"/>
      <w:numFmt w:val="lowerRoman"/>
      <w:lvlText w:val="(%4)"/>
      <w:lvlJc w:val="left"/>
      <w:pStyle w:val="Schedule4"/>
      <w:pPr>
        <w:ind w:left="2041" w:hanging="680"/>
        <w:tabs>
          <w:tab w:val="num" w:pos="2041"/>
        </w:tabs>
      </w:pPr>
    </w:lvl>
    <w:lvl w:ilvl="4">
      <w:start w:val="1"/>
      <w:numFmt w:val="lowerLetter"/>
      <w:lvlText w:val="(%5)"/>
      <w:lvlJc w:val="left"/>
      <w:pStyle w:val="Schedule5"/>
      <w:pPr>
        <w:ind w:left="2608" w:hanging="567"/>
        <w:tabs>
          <w:tab w:val="num" w:pos="2608"/>
        </w:tabs>
      </w:pPr>
    </w:lvl>
    <w:lvl w:ilvl="5">
      <w:start w:val="1"/>
      <w:numFmt w:val="upperRoman"/>
      <w:lvlText w:val="(%6)"/>
      <w:lvlJc w:val="left"/>
      <w:pStyle w:val="Schedule6"/>
      <w:pPr>
        <w:ind w:left="3288" w:hanging="680"/>
        <w:tabs>
          <w:tab w:val="num" w:pos="3288"/>
        </w:tabs>
      </w:pPr>
    </w:lvl>
    <w:lvl w:ilvl="6">
      <w:start w:val="1"/>
      <w:numFmt w:val="none"/>
      <w:lvlText w:val=""/>
      <w:lvlJc w:val="left"/>
      <w:pPr>
        <w:ind w:left="3969" w:hanging="680"/>
        <w:tabs>
          <w:tab w:val="num" w:pos="3969"/>
        </w:tabs>
      </w:pPr>
    </w:lvl>
    <w:lvl w:ilvl="7">
      <w:start w:val="1"/>
      <w:numFmt w:val="none"/>
      <w:lvlText w:val=""/>
      <w:lvlJc w:val="left"/>
      <w:pPr>
        <w:ind w:left="3969" w:hanging="680"/>
        <w:tabs>
          <w:tab w:val="num" w:pos="3969"/>
        </w:tabs>
      </w:pPr>
    </w:lvl>
    <w:lvl w:ilvl="8">
      <w:start w:val="1"/>
      <w:numFmt w:val="none"/>
      <w:lvlText w:val=""/>
      <w:lvlJc w:val="left"/>
      <w:pPr>
        <w:ind w:left="3969" w:hanging="680"/>
        <w:tabs>
          <w:tab w:val="num" w:pos="3969"/>
        </w:tabs>
      </w:pPr>
    </w:lvl>
  </w:abstractNum>
  <w:abstractNum w:abstractNumId="13">
    <w:nsid w:val="21126fa8"/>
    <w:multiLevelType w:val="multilevel"/>
    <w:lvl w:ilvl="0">
      <w:start w:val="1"/>
      <w:numFmt w:val="decimal"/>
      <w:lvlText w:val="%1."/>
      <w:lvlJc w:val="left"/>
      <w:pStyle w:val="LBSimple1-Alt"/>
      <w:pPr>
        <w:ind w:left="720" w:hanging="720"/>
      </w:pPr>
    </w:lvl>
    <w:lvl w:ilvl="1">
      <w:start w:val="1"/>
      <w:numFmt w:val="lowerLetter"/>
      <w:lvlText w:val="%2)"/>
      <w:lvlJc w:val="left"/>
      <w:pStyle w:val="LBSimple2-Alt"/>
      <w:pPr>
        <w:ind w:left="1440" w:hanging="720"/>
      </w:pPr>
    </w:lvl>
    <w:lvl w:ilvl="2">
      <w:start w:val="1"/>
      <w:numFmt w:val="lowerRoman"/>
      <w:lvlText w:val="%3)"/>
      <w:lvlJc w:val="left"/>
      <w:pStyle w:val="LBSimple3-Al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86a16e1"/>
    <w:multiLevelType w:val="hybridMultilevel"/>
    <w:name w:val="l0"/>
    <w:lvl w:ilvl="0">
      <w:start w:val="0"/>
      <w:numFmt w:val="bullet"/>
      <w:lvlText w:val="-"/>
      <w:lvlJc w:val="left"/>
      <w:pPr>
        <w:ind w:hanging="360"/>
      </w:pPr>
      <w:rPr>
        <w:rFonts w:ascii="Times New Roman" w:hAnsi="Times New Roman"/>
      </w:rPr>
    </w:lvl>
    <w:lvl w:ilvl="1">
      <w:start w:val="1"/>
      <w:numFmt w:val="bullet"/>
      <w:lvlText w:val="o"/>
      <w:lvlJc w:val="left"/>
      <w:pPr>
        <w:ind w:hanging="360"/>
      </w:pPr>
      <w:rPr>
        <w:rFonts w:ascii="Courier New" w:hAnsi="Courier New"/>
      </w:rPr>
    </w:lvl>
    <w:lvl w:ilvl="2">
      <w:start w:val="1"/>
      <w:numFmt w:val="bullet"/>
      <w:lvlText w:val=""/>
      <w:lvlJc w:val="left"/>
      <w:pPr>
        <w:ind w:hanging="360"/>
      </w:pPr>
      <w:rPr>
        <w:rFonts w:ascii="Wingdings" w:hAnsi="Wingdings"/>
      </w:rPr>
    </w:lvl>
    <w:lvl w:ilvl="3">
      <w:start w:val="1"/>
      <w:numFmt w:val="bullet"/>
      <w:lvlText w:val=""/>
      <w:lvlJc w:val="left"/>
      <w:pPr>
        <w:ind w:hanging="360"/>
      </w:pPr>
      <w:rPr>
        <w:rFonts w:ascii="Symbol" w:hAnsi="Symbol"/>
      </w:rPr>
    </w:lvl>
    <w:lvl w:ilvl="4">
      <w:start w:val="1"/>
      <w:numFmt w:val="bullet"/>
      <w:lvlText w:val="o"/>
      <w:lvlJc w:val="left"/>
      <w:pPr>
        <w:ind w:hanging="360"/>
      </w:pPr>
      <w:rPr>
        <w:rFonts w:ascii="Courier New" w:hAnsi="Courier New"/>
      </w:rPr>
    </w:lvl>
    <w:lvl w:ilvl="5">
      <w:start w:val="1"/>
      <w:numFmt w:val="bullet"/>
      <w:lvlText w:val=""/>
      <w:lvlJc w:val="left"/>
      <w:pPr>
        <w:ind w:hanging="360"/>
      </w:pPr>
      <w:rPr>
        <w:rFonts w:ascii="Wingdings" w:hAnsi="Wingdings"/>
      </w:rPr>
    </w:lvl>
    <w:lvl w:ilvl="6">
      <w:start w:val="1"/>
      <w:numFmt w:val="bullet"/>
      <w:lvlText w:val=""/>
      <w:lvlJc w:val="left"/>
      <w:pPr>
        <w:ind w:hanging="360"/>
      </w:pPr>
      <w:rPr>
        <w:rFonts w:ascii="Symbol" w:hAnsi="Symbol"/>
      </w:rPr>
    </w:lvl>
    <w:lvl w:ilvl="7">
      <w:start w:val="1"/>
      <w:numFmt w:val="bullet"/>
      <w:lvlText w:val="o"/>
      <w:lvlJc w:val="left"/>
      <w:pPr>
        <w:ind w:hanging="360"/>
      </w:pPr>
      <w:rPr>
        <w:rFonts w:ascii="Courier New" w:hAnsi="Courier New"/>
      </w:rPr>
    </w:lvl>
    <w:lvl w:ilvl="8">
      <w:start w:val="1"/>
      <w:numFmt w:val="bullet"/>
      <w:lvlText w:val=""/>
      <w:lvlJc w:val="left"/>
      <w:pPr>
        <w:ind w:hanging="360"/>
      </w:pPr>
      <w:rPr>
        <w:rFonts w:ascii="Wingdings" w:hAnsi="Wingdings"/>
      </w:rPr>
    </w:lvl>
  </w:abstractNum>
  <w:abstractNum w:abstractNumId="15">
    <w:nsid w:val="2aa35c1a"/>
    <w:multiLevelType w:val="multilevel"/>
    <w:lvl w:ilvl="0">
      <w:start w:val="1"/>
      <w:numFmt w:val="lowerLetter"/>
      <w:lvlText w:val="(%1)"/>
      <w:lvlJc w:val="left"/>
      <w:pStyle w:val="LBRoman1"/>
      <w:pPr>
        <w:ind w:left="720" w:hanging="720"/>
        <w:tabs>
          <w:tab w:val="num" w:pos="720"/>
        </w:tabs>
      </w:pPr>
    </w:lvl>
    <w:lvl w:ilvl="1">
      <w:start w:val="1"/>
      <w:numFmt w:val="none"/>
      <w:lvlText w:val=""/>
      <w:lvlJc w:val="left"/>
      <w:pPr>
        <w:ind w:left="576" w:hanging="576"/>
        <w:tabs>
          <w:tab w:val="num" w:pos="576"/>
        </w:tabs>
      </w:pPr>
    </w:lvl>
    <w:lvl w:ilvl="2">
      <w:start w:val="1"/>
      <w:numFmt w:val="none"/>
      <w:lvlText w:val=""/>
      <w:lvlJc w:val="left"/>
      <w:pPr>
        <w:ind w:left="720" w:hanging="720"/>
        <w:tabs>
          <w:tab w:val="num" w:pos="720"/>
        </w:tabs>
      </w:pPr>
    </w:lvl>
    <w:lvl w:ilvl="3">
      <w:start w:val="1"/>
      <w:numFmt w:val="none"/>
      <w:lvlText w:val=""/>
      <w:lvlJc w:val="left"/>
      <w:pPr>
        <w:ind w:left="864" w:hanging="864"/>
        <w:tabs>
          <w:tab w:val="num" w:pos="864"/>
        </w:tabs>
      </w:pPr>
    </w:lvl>
    <w:lvl w:ilvl="4">
      <w:start w:val="1"/>
      <w:numFmt w:val="none"/>
      <w:lvlText w:val=""/>
      <w:lvlJc w:val="left"/>
      <w:pPr>
        <w:ind w:left="1008" w:hanging="1008"/>
        <w:tabs>
          <w:tab w:val="num" w:pos="1008"/>
        </w:tabs>
      </w:pPr>
    </w:lvl>
    <w:lvl w:ilvl="5">
      <w:start w:val="1"/>
      <w:numFmt w:val="none"/>
      <w:lvlText w:val=""/>
      <w:lvlJc w:val="left"/>
      <w:pPr>
        <w:ind w:left="1152" w:hanging="1152"/>
        <w:tabs>
          <w:tab w:val="num" w:pos="1152"/>
        </w:tabs>
      </w:pPr>
    </w:lvl>
    <w:lvl w:ilvl="6">
      <w:start w:val="1"/>
      <w:numFmt w:val="none"/>
      <w:lvlText w:val=""/>
      <w:lvlJc w:val="left"/>
      <w:pPr>
        <w:ind w:left="1296" w:hanging="1296"/>
        <w:tabs>
          <w:tab w:val="num" w:pos="1296"/>
        </w:tabs>
      </w:pPr>
    </w:lvl>
    <w:lvl w:ilvl="7">
      <w:start w:val="1"/>
      <w:numFmt w:val="none"/>
      <w:lvlText w:val=""/>
      <w:lvlJc w:val="left"/>
      <w:pPr>
        <w:ind w:left="1440" w:hanging="1440"/>
        <w:tabs>
          <w:tab w:val="num" w:pos="1440"/>
        </w:tabs>
      </w:pPr>
    </w:lvl>
    <w:lvl w:ilvl="8">
      <w:start w:val="1"/>
      <w:numFmt w:val="decimal"/>
      <w:lvlText w:val="%1.%2.%3.%4.%5.%6.%7.%8.%9"/>
      <w:lvlJc w:val="left"/>
      <w:pPr>
        <w:ind w:left="1584" w:hanging="1584"/>
        <w:tabs>
          <w:tab w:val="num" w:pos="1584"/>
        </w:tabs>
      </w:pPr>
    </w:lvl>
  </w:abstractNum>
  <w:abstractNum w:abstractNumId="16">
    <w:nsid w:val="3a005ff9"/>
    <w:multiLevelType w:val="multilevel"/>
    <w:lvl w:ilvl="0">
      <w:start w:val="1"/>
      <w:numFmt w:val="decimal"/>
      <w:lvlText w:val="(%1)"/>
      <w:lvlJc w:val="left"/>
      <w:pStyle w:val="LBArabic4"/>
      <w:pPr>
        <w:ind w:left="2880" w:hanging="720"/>
        <w:tabs>
          <w:tab w:val="num" w:pos="2880"/>
        </w:tabs>
      </w:pPr>
    </w:lvl>
    <w:lvl w:ilvl="1">
      <w:start w:val="1"/>
      <w:numFmt w:val="none"/>
      <w:lvlText w:val=""/>
      <w:lvlJc w:val="left"/>
      <w:pPr>
        <w:ind w:left="2952" w:hanging="432"/>
        <w:tabs>
          <w:tab w:val="num" w:pos="2952"/>
        </w:tabs>
      </w:pPr>
    </w:lvl>
    <w:lvl w:ilvl="2">
      <w:start w:val="1"/>
      <w:numFmt w:val="none"/>
      <w:lvlText w:val=""/>
      <w:lvlJc w:val="left"/>
      <w:pPr>
        <w:ind w:left="3384" w:hanging="504"/>
        <w:tabs>
          <w:tab w:val="num" w:pos="3384"/>
        </w:tabs>
      </w:pPr>
    </w:lvl>
    <w:lvl w:ilvl="3">
      <w:start w:val="1"/>
      <w:numFmt w:val="none"/>
      <w:lvlText w:val=""/>
      <w:lvlJc w:val="left"/>
      <w:pPr>
        <w:ind w:left="3888" w:hanging="648"/>
        <w:tabs>
          <w:tab w:val="num" w:pos="3960"/>
        </w:tabs>
      </w:pPr>
    </w:lvl>
    <w:lvl w:ilvl="4">
      <w:start w:val="1"/>
      <w:numFmt w:val="none"/>
      <w:lvlText w:val=""/>
      <w:lvlJc w:val="left"/>
      <w:pPr>
        <w:ind w:left="4392" w:hanging="792"/>
        <w:tabs>
          <w:tab w:val="num" w:pos="4680"/>
        </w:tabs>
      </w:pPr>
    </w:lvl>
    <w:lvl w:ilvl="5">
      <w:start w:val="1"/>
      <w:numFmt w:val="none"/>
      <w:lvlText w:val=""/>
      <w:lvlJc w:val="left"/>
      <w:pPr>
        <w:ind w:left="4896" w:hanging="936"/>
        <w:tabs>
          <w:tab w:val="num" w:pos="5040"/>
        </w:tabs>
      </w:pPr>
    </w:lvl>
    <w:lvl w:ilvl="6">
      <w:start w:val="1"/>
      <w:numFmt w:val="none"/>
      <w:lvlText w:val=""/>
      <w:lvlJc w:val="left"/>
      <w:pPr>
        <w:ind w:left="5400" w:hanging="1080"/>
        <w:tabs>
          <w:tab w:val="num" w:pos="5760"/>
        </w:tabs>
      </w:pPr>
    </w:lvl>
    <w:lvl w:ilvl="7">
      <w:start w:val="1"/>
      <w:numFmt w:val="decimal"/>
      <w:lvlText w:val="%1.%2.%3.%4.%5.%6.%7.%8."/>
      <w:lvlJc w:val="left"/>
      <w:pPr>
        <w:ind w:left="5904" w:hanging="1224"/>
        <w:tabs>
          <w:tab w:val="num" w:pos="6120"/>
        </w:tabs>
      </w:pPr>
    </w:lvl>
    <w:lvl w:ilvl="8">
      <w:start w:val="1"/>
      <w:numFmt w:val="decimal"/>
      <w:lvlText w:val="%1.%2.%3.%4.%5.%6.%7.%8.%9."/>
      <w:lvlJc w:val="left"/>
      <w:pPr>
        <w:ind w:left="6480" w:hanging="1440"/>
        <w:tabs>
          <w:tab w:val="num" w:pos="6840"/>
        </w:tabs>
      </w:pPr>
    </w:lvl>
  </w:abstractNum>
  <w:abstractNum w:abstractNumId="17">
    <w:nsid w:val="44830df6"/>
    <w:multiLevelType w:val="multilevel"/>
    <w:lvl w:ilvl="0">
      <w:start w:val="1"/>
      <w:numFmt w:val="decimal"/>
      <w:lvlText w:val="(%1)"/>
      <w:lvlJc w:val="left"/>
      <w:pStyle w:val="LBScheduleParties-Al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4b194874"/>
    <w:multiLevelType w:val="multilevel"/>
    <w:lvl w:ilvl="0">
      <w:start w:val="1"/>
      <w:numFmt w:val="decimal"/>
      <w:lvlText w:val="%1."/>
      <w:lvlJc w:val="left"/>
      <w:pStyle w:val="LBSchedule1-Alt"/>
      <w:pPr>
        <w:ind w:left="720" w:hanging="720"/>
      </w:pPr>
      <w:rPr>
        <w:b/>
        <w:i w:val="false"/>
      </w:rPr>
    </w:lvl>
    <w:lvl w:ilvl="1">
      <w:start w:val="1"/>
      <w:numFmt w:val="decimal"/>
      <w:lvlText w:val="%1.%2."/>
      <w:lvlJc w:val="left"/>
      <w:pStyle w:val="LBSchedule2-Alt"/>
      <w:pPr>
        <w:ind w:left="720" w:hanging="720"/>
      </w:pPr>
    </w:lvl>
    <w:lvl w:ilvl="2">
      <w:start w:val="1"/>
      <w:numFmt w:val="decimal"/>
      <w:lvlText w:val="%1.%2.%3."/>
      <w:lvlJc w:val="left"/>
      <w:pStyle w:val="LBSchedule3-111Alt"/>
      <w:pPr>
        <w:ind w:left="720" w:hanging="720"/>
      </w:pPr>
    </w:lvl>
    <w:lvl w:ilvl="3">
      <w:start w:val="1"/>
      <w:numFmt w:val="lowerLetter"/>
      <w:lvlText w:val="(%4)"/>
      <w:lvlJc w:val="left"/>
      <w:pStyle w:val="LBSchedule3-Alt"/>
      <w:pPr>
        <w:ind w:left="1440" w:hanging="720"/>
      </w:pPr>
    </w:lvl>
    <w:lvl w:ilvl="4">
      <w:start w:val="1"/>
      <w:numFmt w:val="lowerRoman"/>
      <w:lvlText w:val="(%5)"/>
      <w:lvlJc w:val="left"/>
      <w:pStyle w:val="LBSchedule4-Alt"/>
      <w:pPr>
        <w:ind w:left="2160" w:hanging="720"/>
      </w:pPr>
    </w:lvl>
    <w:lvl w:ilvl="5">
      <w:start w:val="1"/>
      <w:numFmt w:val="upperLetter"/>
      <w:lvlText w:val="(%6)"/>
      <w:lvlJc w:val="left"/>
      <w:pStyle w:val="LBSchedule5-Al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9">
    <w:nsid w:val="4d9f23cb"/>
    <w:multiLevelType w:val="multilevel"/>
    <w:lvl w:ilvl="0">
      <w:start w:val="1"/>
      <w:numFmt w:val="lowerLetter"/>
      <w:lvlText w:val="(%1)"/>
      <w:lvlJc w:val="left"/>
      <w:pStyle w:val="LBRoman4"/>
      <w:pPr>
        <w:ind w:left="2880" w:hanging="720"/>
        <w:tabs>
          <w:tab w:val="num" w:pos="2880"/>
        </w:tabs>
      </w:pPr>
      <w:rPr>
        <w:sz w:val="22"/>
        <w:rFonts w:ascii="Times New Roman" w:hAnsi="Times New Roman"/>
      </w:rPr>
    </w:lvl>
    <w:lvl w:ilvl="1">
      <w:start w:val="1"/>
      <w:numFmt w:val="none"/>
      <w:lvlText w:val=""/>
      <w:lvlJc w:val="left"/>
      <w:pPr>
        <w:ind w:left="2736" w:hanging="576"/>
        <w:tabs>
          <w:tab w:val="num" w:pos="2736"/>
        </w:tabs>
      </w:pPr>
    </w:lvl>
    <w:lvl w:ilvl="2">
      <w:start w:val="1"/>
      <w:numFmt w:val="none"/>
      <w:lvlText w:val=""/>
      <w:lvlJc w:val="left"/>
      <w:pPr>
        <w:ind w:left="2880" w:hanging="720"/>
        <w:tabs>
          <w:tab w:val="num" w:pos="2880"/>
        </w:tabs>
      </w:pPr>
    </w:lvl>
    <w:lvl w:ilvl="3">
      <w:start w:val="1"/>
      <w:numFmt w:val="none"/>
      <w:lvlText w:val=""/>
      <w:lvlJc w:val="left"/>
      <w:pPr>
        <w:ind w:left="3024" w:hanging="864"/>
        <w:tabs>
          <w:tab w:val="num" w:pos="3024"/>
        </w:tabs>
      </w:pPr>
    </w:lvl>
    <w:lvl w:ilvl="4">
      <w:start w:val="1"/>
      <w:numFmt w:val="none"/>
      <w:lvlText w:val=""/>
      <w:lvlJc w:val="left"/>
      <w:pPr>
        <w:ind w:left="3168" w:hanging="1008"/>
        <w:tabs>
          <w:tab w:val="num" w:pos="3168"/>
        </w:tabs>
      </w:pPr>
    </w:lvl>
    <w:lvl w:ilvl="5">
      <w:start w:val="1"/>
      <w:numFmt w:val="none"/>
      <w:lvlText w:val=""/>
      <w:lvlJc w:val="left"/>
      <w:pPr>
        <w:ind w:left="3312" w:hanging="1152"/>
        <w:tabs>
          <w:tab w:val="num" w:pos="3312"/>
        </w:tabs>
      </w:pPr>
    </w:lvl>
    <w:lvl w:ilvl="6">
      <w:start w:val="1"/>
      <w:numFmt w:val="none"/>
      <w:lvlText w:val=""/>
      <w:lvlJc w:val="left"/>
      <w:pPr>
        <w:ind w:left="3456" w:hanging="1296"/>
        <w:tabs>
          <w:tab w:val="num" w:pos="3456"/>
        </w:tabs>
      </w:pPr>
    </w:lvl>
    <w:lvl w:ilvl="7">
      <w:start w:val="1"/>
      <w:numFmt w:val="none"/>
      <w:lvlText w:val=""/>
      <w:lvlJc w:val="left"/>
      <w:pPr>
        <w:ind w:left="3600" w:hanging="1440"/>
        <w:tabs>
          <w:tab w:val="num" w:pos="3600"/>
        </w:tabs>
      </w:pPr>
    </w:lvl>
    <w:lvl w:ilvl="8">
      <w:start w:val="1"/>
      <w:numFmt w:val="decimal"/>
      <w:lvlText w:val="%1.%2.%3.%4.%5.%6.%7.%8.%9"/>
      <w:lvlJc w:val="left"/>
      <w:pPr>
        <w:ind w:left="3744" w:hanging="1584"/>
        <w:tabs>
          <w:tab w:val="num" w:pos="3744"/>
        </w:tabs>
      </w:pPr>
    </w:lvl>
  </w:abstractNum>
  <w:abstractNum w:abstractNumId="20">
    <w:nsid w:val="4f5c5228"/>
    <w:multiLevelType w:val="multilevel"/>
    <w:lvl w:ilvl="0">
      <w:start w:val="1"/>
      <w:numFmt w:val="decimal"/>
      <w:lvlText w:val="%1."/>
      <w:lvlJc w:val="center"/>
      <w:pStyle w:val="LBSchedule1"/>
      <w:pPr>
        <w:ind w:left="0" w:firstLine="0"/>
        <w:tabs>
          <w:tab w:val="num" w:pos="720"/>
        </w:tabs>
      </w:pPr>
      <w:rPr>
        <w:b/>
        <w:i w:val="false"/>
        <w:u w:val="none"/>
        <w:sz w:val="22"/>
        <w:rFonts w:ascii="Times New Roman" w:hAnsi="Times New Roman"/>
      </w:rPr>
    </w:lvl>
    <w:lvl w:ilvl="1">
      <w:start w:val="1"/>
      <w:numFmt w:val="decimal"/>
      <w:lvlText w:val="%1.%2"/>
      <w:lvlJc w:val="left"/>
      <w:pStyle w:val="LBSchedule2"/>
      <w:pPr>
        <w:ind w:left="720" w:hanging="720"/>
        <w:tabs>
          <w:tab w:val="num" w:pos="720"/>
        </w:tabs>
      </w:pPr>
      <w:rPr>
        <w:b w:val="false"/>
        <w:i w:val="false"/>
        <w:u w:val="none"/>
      </w:rPr>
    </w:lvl>
    <w:lvl w:ilvl="2">
      <w:start w:val="1"/>
      <w:numFmt w:val="lowerLetter"/>
      <w:lvlText w:val="(%3)"/>
      <w:lvlJc w:val="left"/>
      <w:pStyle w:val="LBSchedule3"/>
      <w:pPr>
        <w:ind w:left="1440" w:hanging="720"/>
        <w:tabs>
          <w:tab w:val="num" w:pos="1440"/>
        </w:tabs>
      </w:pPr>
    </w:lvl>
    <w:lvl w:ilvl="3">
      <w:start w:val="1"/>
      <w:numFmt w:val="lowerRoman"/>
      <w:lvlText w:val="(%4)"/>
      <w:lvlJc w:val="left"/>
      <w:pStyle w:val="LBSchedule4"/>
      <w:pPr>
        <w:ind w:left="2160" w:hanging="720"/>
        <w:tabs>
          <w:tab w:val="num" w:pos="2160"/>
        </w:tabs>
      </w:pPr>
    </w:lvl>
    <w:lvl w:ilvl="4">
      <w:start w:val="1"/>
      <w:numFmt w:val="upperLetter"/>
      <w:lvlText w:val="(%5)"/>
      <w:lvlJc w:val="left"/>
      <w:pStyle w:val="LBSchedule5"/>
      <w:pPr>
        <w:ind w:left="2880" w:hanging="720"/>
        <w:tabs>
          <w:tab w:val="num" w:pos="2880"/>
        </w:tabs>
      </w:pPr>
      <w:rPr>
        <w:rFonts w:ascii="Times New Roman" w:hAnsi="Times New Roman"/>
      </w:rPr>
    </w:lvl>
    <w:lvl w:ilvl="5">
      <w:start w:val="1"/>
      <w:numFmt w:val="lowerRoman"/>
      <w:lvlText w:val="(%6)"/>
      <w:lvlJc w:val="left"/>
      <w:pPr>
        <w:ind w:left="4320" w:hanging="1440"/>
        <w:tabs>
          <w:tab w:val="num" w:pos="4320"/>
        </w:tabs>
      </w:pPr>
    </w:lvl>
    <w:lvl w:ilvl="6">
      <w:start w:val="1"/>
      <w:numFmt w:val="decimal"/>
      <w:lvlText w:val="%1.%2.%3.%4.%5.%6.%7"/>
      <w:lvlJc w:val="left"/>
      <w:pPr>
        <w:ind w:left="1296" w:hanging="1296"/>
        <w:tabs>
          <w:tab w:val="num" w:pos="1800"/>
        </w:tabs>
      </w:pPr>
    </w:lvl>
    <w:lvl w:ilvl="7">
      <w:start w:val="1"/>
      <w:numFmt w:val="decimal"/>
      <w:lvlText w:val="%1.%2.%3.%4.%5.%6.%7.%8"/>
      <w:lvlJc w:val="left"/>
      <w:pPr>
        <w:ind w:left="1440" w:hanging="1440"/>
        <w:tabs>
          <w:tab w:val="num" w:pos="1440"/>
        </w:tabs>
      </w:pPr>
    </w:lvl>
    <w:lvl w:ilvl="8">
      <w:start w:val="1"/>
      <w:numFmt w:val="decimal"/>
      <w:lvlText w:val="%1.%2.%3.%4.%5.%6.%7.%8.%9"/>
      <w:lvlJc w:val="left"/>
      <w:pPr>
        <w:ind w:left="1584" w:hanging="1584"/>
        <w:tabs>
          <w:tab w:val="num" w:pos="1584"/>
        </w:tabs>
      </w:pPr>
    </w:lvl>
  </w:abstractNum>
  <w:abstractNum w:abstractNumId="21">
    <w:nsid w:val="4f621cf9"/>
    <w:multiLevelType w:val="multilevel"/>
    <w:lvl w:ilvl="0">
      <w:start w:val="1"/>
      <w:numFmt w:val="decimal"/>
      <w:lvlText w:val="(%1)"/>
      <w:lvlJc w:val="left"/>
      <w:pStyle w:val="LBArabic1-Alt"/>
      <w:pPr>
        <w:ind w:left="720" w:hanging="720"/>
      </w:pPr>
    </w:lvl>
    <w:lvl w:ilvl="1">
      <w:start w:val="1"/>
      <w:numFmt w:val="decimal"/>
      <w:lvlText w:val="(%2)"/>
      <w:lvlJc w:val="left"/>
      <w:pStyle w:val="LBArabic2-Alt"/>
      <w:pPr>
        <w:ind w:left="1440" w:hanging="720"/>
      </w:pPr>
    </w:lvl>
    <w:lvl w:ilvl="2">
      <w:start w:val="1"/>
      <w:numFmt w:val="decimal"/>
      <w:lvlText w:val="(%3)"/>
      <w:lvlJc w:val="left"/>
      <w:pStyle w:val="LBArabic3-Alt"/>
      <w:pPr>
        <w:ind w:left="2160" w:hanging="720"/>
        <w:tabs>
          <w:tab w:val="num" w:pos="1440"/>
        </w:tabs>
      </w:pPr>
    </w:lvl>
    <w:lvl w:ilvl="3">
      <w:start w:val="1"/>
      <w:numFmt w:val="decimal"/>
      <w:lvlText w:val="(%4)"/>
      <w:lvlJc w:val="left"/>
      <w:pStyle w:val="LBArabic4-Alt"/>
      <w:pPr>
        <w:ind w:left="2880" w:hanging="720"/>
        <w:tabs>
          <w:tab w:val="num" w:pos="2160"/>
        </w:tabs>
      </w:pPr>
    </w:lvl>
    <w:lvl w:ilvl="4">
      <w:start w:val="1"/>
      <w:numFmt w:val="decimal"/>
      <w:lvlText w:val="(%5)"/>
      <w:lvlJc w:val="left"/>
      <w:pStyle w:val="LBArabic5-Alt"/>
      <w:pPr>
        <w:ind w:left="3600" w:hanging="720"/>
        <w:tabs>
          <w:tab w:val="num" w:pos="2880"/>
        </w:tabs>
      </w:pPr>
    </w:lvl>
    <w:lvl w:ilvl="5">
      <w:start w:val="1"/>
      <w:numFmt w:val="decimal"/>
      <w:lvlText w:val="(%6)"/>
      <w:lvlJc w:val="left"/>
      <w:pStyle w:val="LBArabic6-Al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554a38e9"/>
    <w:multiLevelType w:val="multilevel"/>
    <w:lvl w:ilvl="0">
      <w:start w:val="1"/>
      <w:numFmt w:val="decimal"/>
      <w:lvlText w:val="(%1)"/>
      <w:lvlJc w:val="left"/>
      <w:pStyle w:val="LBScheduleParties"/>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5684608c"/>
    <w:multiLevelType w:val="multilevel"/>
    <w:lvl w:ilvl="0">
      <w:start w:val="1"/>
      <w:numFmt w:val="decimal"/>
      <w:lvlText w:val="%1."/>
      <w:lvlJc w:val="center"/>
      <w:pStyle w:val="LBHeading1-Alt"/>
      <w:pPr>
        <w:ind w:left="0" w:firstLine="0"/>
      </w:pPr>
    </w:lvl>
    <w:lvl w:ilvl="1">
      <w:start w:val="1"/>
      <w:numFmt w:val="decimal"/>
      <w:lvlText w:val="%1.%2."/>
      <w:lvlJc w:val="left"/>
      <w:pStyle w:val="LBHeading2-Alt"/>
      <w:pPr>
        <w:ind w:left="720" w:hanging="720"/>
      </w:pPr>
    </w:lvl>
    <w:lvl w:ilvl="2">
      <w:start w:val="1"/>
      <w:numFmt w:val="decimal"/>
      <w:lvlText w:val="%1.%2.%3."/>
      <w:lvlJc w:val="left"/>
      <w:pStyle w:val="LBHeading3-111Alt"/>
      <w:pPr>
        <w:ind w:left="720" w:hanging="720"/>
      </w:pPr>
    </w:lvl>
    <w:lvl w:ilvl="3">
      <w:start w:val="1"/>
      <w:numFmt w:val="lowerLetter"/>
      <w:lvlText w:val="(%4)"/>
      <w:lvlJc w:val="left"/>
      <w:pStyle w:val="LBHeading3-Alt"/>
      <w:pPr>
        <w:ind w:left="2160" w:hanging="720"/>
      </w:pPr>
    </w:lvl>
    <w:lvl w:ilvl="4">
      <w:start w:val="1"/>
      <w:numFmt w:val="lowerRoman"/>
      <w:lvlText w:val="(%5)"/>
      <w:lvlJc w:val="left"/>
      <w:pStyle w:val="LBHeading4-Alt"/>
      <w:pPr>
        <w:ind w:left="2880" w:hanging="720"/>
      </w:pPr>
    </w:lvl>
    <w:lvl w:ilvl="5">
      <w:start w:val="1"/>
      <w:numFmt w:val="upperLetter"/>
      <w:lvlText w:val="(%6)"/>
      <w:lvlJc w:val="left"/>
      <w:pStyle w:val="LBHeading5-Al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24">
    <w:nsid w:val="57191b5c"/>
    <w:multiLevelType w:val="multilevel"/>
    <w:lvl w:ilvl="0">
      <w:start w:val="1"/>
      <w:numFmt w:val="decimal"/>
      <w:lvlText w:val="%1."/>
      <w:lvlJc w:val="left"/>
      <w:pPr>
        <w:ind w:left="360" w:hanging="360"/>
      </w:pPr>
    </w:lvl>
    <w:lvl w:ilvl="1">
      <w:start w:val="1"/>
      <w:numFmt w:val="lowerRoman"/>
      <w:lvlText w:val="(%2)"/>
      <w:lvlJc w:val="left"/>
      <w:pPr>
        <w:ind w:left="4685" w:hanging="432"/>
      </w:pPr>
      <w:rPr>
        <w:b w:val="false"/>
      </w:rPr>
    </w:lvl>
    <w:lvl w:ilvl="2">
      <w:start w:val="1"/>
      <w:numFmt w:val="decimal"/>
      <w:lvlText w:val="%1.%2.%3."/>
      <w:lvlJc w:val="left"/>
      <w:pPr>
        <w:ind w:left="546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77e36a6"/>
    <w:multiLevelType w:val="multilevel"/>
    <w:lvl w:ilvl="0">
      <w:start w:val="1"/>
      <w:numFmt w:val="decimal"/>
      <w:lvlText w:val="%1."/>
      <w:lvlJc w:val="left"/>
      <w:pStyle w:val="LBGovstyle1"/>
      <w:pPr>
        <w:ind w:left="720" w:hanging="720"/>
        <w:tabs>
          <w:tab w:val="num" w:pos="720"/>
        </w:tabs>
      </w:pPr>
    </w:lvl>
    <w:lvl w:ilvl="1">
      <w:start w:val="1"/>
      <w:numFmt w:val="decimal"/>
      <w:lvlText w:val="%1.%2."/>
      <w:lvlJc w:val="left"/>
      <w:pStyle w:val="LBGovstyle2"/>
      <w:pPr>
        <w:ind w:left="720" w:hanging="720"/>
        <w:tabs>
          <w:tab w:val="num" w:pos="720"/>
        </w:tabs>
      </w:pPr>
      <w:rPr>
        <w:b w:val="false"/>
        <w:i w:val="false"/>
        <w:u w:val="none"/>
        <w:strike w:val="false"/>
        <w:caps w:val="false"/>
        <w:smallCaps w:val="false"/>
        <w:color w:val="000000"/>
        <w:rFonts w:ascii="Times New Roman" w:hAnsi="Times New Roman"/>
        <w:spacing w:val="0"/>
        <w:vertAlign w:val="baseline"/>
        <w:position w:val="0"/>
      </w:rPr>
    </w:lvl>
    <w:lvl w:ilvl="2">
      <w:start w:val="1"/>
      <w:numFmt w:val="decimal"/>
      <w:lvlText w:val="%1.%2.%3."/>
      <w:lvlJc w:val="left"/>
      <w:pStyle w:val="LBGovstyle3"/>
      <w:pPr>
        <w:ind w:left="720" w:hanging="720"/>
        <w:tabs>
          <w:tab w:val="num" w:pos="720"/>
        </w:tabs>
      </w:pPr>
      <w:rPr>
        <w:color w:val="auto"/>
      </w:rPr>
    </w:lvl>
    <w:lvl w:ilvl="3">
      <w:start w:val="1"/>
      <w:numFmt w:val="decimal"/>
      <w:lvlText w:val="%1.%2.%3.%4."/>
      <w:lvlJc w:val="left"/>
      <w:pStyle w:val="LBGovstyle4"/>
      <w:pPr>
        <w:ind w:left="720" w:hanging="720"/>
        <w:tabs>
          <w:tab w:val="num" w:pos="720"/>
        </w:tabs>
      </w:pPr>
    </w:lvl>
    <w:lvl w:ilvl="4">
      <w:start w:val="1"/>
      <w:numFmt w:val="russianLower"/>
      <w:lvlText w:val="(%5)"/>
      <w:lvlJc w:val="left"/>
      <w:pStyle w:val="LBGovstyle5"/>
      <w:pPr>
        <w:ind w:left="720" w:hanging="720"/>
        <w:tabs>
          <w:tab w:val="num" w:pos="720"/>
        </w:tabs>
      </w:pPr>
    </w:lvl>
    <w:lvl w:ilvl="5">
      <w:start w:val="1"/>
      <w:numFmt w:val="lowerRoman"/>
      <w:lvlText w:val="(%6)"/>
      <w:lvlJc w:val="left"/>
      <w:pStyle w:val="LBGovstyle6"/>
      <w:pPr>
        <w:ind w:left="720" w:hanging="720"/>
        <w:tabs>
          <w:tab w:val="num" w:pos="720"/>
        </w:tabs>
      </w:pPr>
    </w:lvl>
    <w:lvl w:ilvl="6">
      <w:start w:val="1"/>
      <w:numFmt w:val="lowerLetter"/>
      <w:lvlText w:val="%7."/>
      <w:lvlJc w:val="left"/>
      <w:pStyle w:val="LBGovStyle7"/>
      <w:pPr>
        <w:ind w:left="720" w:hanging="720"/>
        <w:tabs>
          <w:tab w:val="num" w:pos="720"/>
        </w:tabs>
      </w:pPr>
      <w:rPr>
        <w:color w:val="auto"/>
      </w:rPr>
    </w:lvl>
    <w:lvl w:ilvl="7">
      <w:start w:val="1"/>
      <w:numFmt w:val="lowerLetter"/>
      <w:lvlText w:val="%8."/>
      <w:lvlJc w:val="left"/>
      <w:pPr>
        <w:ind w:left="720" w:hanging="720"/>
        <w:tabs>
          <w:tab w:val="num" w:pos="720"/>
        </w:tabs>
      </w:pPr>
    </w:lvl>
    <w:lvl w:ilvl="8">
      <w:start w:val="1"/>
      <w:numFmt w:val="lowerRoman"/>
      <w:lvlText w:val="%9."/>
      <w:lvlJc w:val="right"/>
      <w:pPr>
        <w:ind w:left="720" w:hanging="720"/>
        <w:tabs>
          <w:tab w:val="num" w:pos="720"/>
        </w:tabs>
      </w:pPr>
    </w:lvl>
  </w:abstractNum>
  <w:abstractNum w:abstractNumId="26">
    <w:nsid w:val="598c1a0e"/>
    <w:multiLevelType w:val="multilevel"/>
    <w:lvl w:ilvl="0">
      <w:start w:val="1"/>
      <w:numFmt w:val="decimal"/>
      <w:lvlText w:val="(%1)"/>
      <w:lvlJc w:val="left"/>
      <w:pStyle w:val="LBArabic6"/>
      <w:pPr>
        <w:ind w:left="4241" w:hanging="720"/>
        <w:tabs>
          <w:tab w:val="num" w:pos="4241"/>
        </w:tabs>
      </w:pPr>
    </w:lvl>
    <w:lvl w:ilvl="1">
      <w:start w:val="1"/>
      <w:numFmt w:val="none"/>
      <w:lvlText w:val=""/>
      <w:lvlJc w:val="left"/>
      <w:pPr>
        <w:ind w:left="4313" w:hanging="432"/>
        <w:tabs>
          <w:tab w:val="num" w:pos="4313"/>
        </w:tabs>
      </w:pPr>
    </w:lvl>
    <w:lvl w:ilvl="2">
      <w:start w:val="1"/>
      <w:numFmt w:val="none"/>
      <w:lvlText w:val=""/>
      <w:lvlJc w:val="left"/>
      <w:pPr>
        <w:ind w:left="4745" w:hanging="504"/>
        <w:tabs>
          <w:tab w:val="num" w:pos="4745"/>
        </w:tabs>
      </w:pPr>
    </w:lvl>
    <w:lvl w:ilvl="3">
      <w:start w:val="1"/>
      <w:numFmt w:val="none"/>
      <w:lvlText w:val=""/>
      <w:lvlJc w:val="left"/>
      <w:pPr>
        <w:ind w:left="5249" w:hanging="648"/>
        <w:tabs>
          <w:tab w:val="num" w:pos="5321"/>
        </w:tabs>
      </w:pPr>
    </w:lvl>
    <w:lvl w:ilvl="4">
      <w:start w:val="1"/>
      <w:numFmt w:val="none"/>
      <w:lvlText w:val=""/>
      <w:lvlJc w:val="left"/>
      <w:pPr>
        <w:ind w:left="5753" w:hanging="792"/>
        <w:tabs>
          <w:tab w:val="num" w:pos="6041"/>
        </w:tabs>
      </w:pPr>
    </w:lvl>
    <w:lvl w:ilvl="5">
      <w:start w:val="1"/>
      <w:numFmt w:val="none"/>
      <w:lvlText w:val=""/>
      <w:lvlJc w:val="left"/>
      <w:pPr>
        <w:ind w:left="6257" w:hanging="936"/>
        <w:tabs>
          <w:tab w:val="num" w:pos="6401"/>
        </w:tabs>
      </w:pPr>
    </w:lvl>
    <w:lvl w:ilvl="6">
      <w:start w:val="1"/>
      <w:numFmt w:val="none"/>
      <w:lvlText w:val=""/>
      <w:lvlJc w:val="left"/>
      <w:pPr>
        <w:ind w:left="6761" w:hanging="1080"/>
        <w:tabs>
          <w:tab w:val="num" w:pos="7121"/>
        </w:tabs>
      </w:pPr>
    </w:lvl>
    <w:lvl w:ilvl="7">
      <w:start w:val="1"/>
      <w:numFmt w:val="decimal"/>
      <w:lvlText w:val="%1.%2.%3.%4.%5.%6.%7.%8."/>
      <w:lvlJc w:val="left"/>
      <w:pPr>
        <w:ind w:left="7265" w:hanging="1224"/>
        <w:tabs>
          <w:tab w:val="num" w:pos="7481"/>
        </w:tabs>
      </w:pPr>
    </w:lvl>
    <w:lvl w:ilvl="8">
      <w:start w:val="1"/>
      <w:numFmt w:val="decimal"/>
      <w:lvlText w:val="%1.%2.%3.%4.%5.%6.%7.%8.%9."/>
      <w:lvlJc w:val="left"/>
      <w:pPr>
        <w:ind w:left="7841" w:hanging="1440"/>
        <w:tabs>
          <w:tab w:val="num" w:pos="8201"/>
        </w:tabs>
      </w:pPr>
    </w:lvl>
  </w:abstractNum>
  <w:abstractNum w:abstractNumId="27">
    <w:nsid w:val="5e0a7a54"/>
    <w:multiLevelType w:val="multilevel"/>
    <w:styleLink w:val="StyleNumbered"/>
    <w:lvl w:ilvl="0">
      <w:start w:val="1"/>
      <w:numFmt w:val="lowerRoman"/>
      <w:lvlText w:val="%1)"/>
      <w:lvlJc w:val="left"/>
      <w:pPr>
        <w:ind w:left="360" w:hanging="360"/>
        <w:tabs>
          <w:tab w:val="num" w:pos="360"/>
        </w:tabs>
      </w:pPr>
      <w:rPr>
        <w:sz w:val="24"/>
        <w:rFonts w:ascii="EYInterstate Light" w:hAnsi="EYInterstate Light"/>
      </w:rPr>
    </w:lvl>
    <w:lvl w:ilvl="1">
      <w:start w:val="1"/>
      <w:numFmt w:val="lowerLetter"/>
      <w:lvlText w:val="%2."/>
      <w:lvlJc w:val="left"/>
      <w:pPr>
        <w:ind w:left="1800" w:hanging="360"/>
        <w:tabs>
          <w:tab w:val="num" w:pos="1800"/>
        </w:tabs>
      </w:pPr>
    </w:lvl>
    <w:lvl w:ilvl="2">
      <w:start w:val="1"/>
      <w:numFmt w:val="lowerRoman"/>
      <w:lvlText w:val="%3."/>
      <w:lvlJc w:val="right"/>
      <w:pPr>
        <w:ind w:left="2520" w:hanging="180"/>
        <w:tabs>
          <w:tab w:val="num" w:pos="2520"/>
        </w:tabs>
      </w:pPr>
    </w:lvl>
    <w:lvl w:ilvl="3">
      <w:start w:val="1"/>
      <w:numFmt w:val="decimal"/>
      <w:lvlText w:val="%4."/>
      <w:lvlJc w:val="left"/>
      <w:pPr>
        <w:ind w:left="3240" w:hanging="360"/>
        <w:tabs>
          <w:tab w:val="num" w:pos="3240"/>
        </w:tabs>
      </w:pPr>
    </w:lvl>
    <w:lvl w:ilvl="4">
      <w:start w:val="1"/>
      <w:numFmt w:val="lowerLetter"/>
      <w:lvlText w:val="%5."/>
      <w:lvlJc w:val="left"/>
      <w:pPr>
        <w:ind w:left="3960" w:hanging="360"/>
        <w:tabs>
          <w:tab w:val="num" w:pos="3960"/>
        </w:tabs>
      </w:pPr>
    </w:lvl>
    <w:lvl w:ilvl="5">
      <w:start w:val="1"/>
      <w:numFmt w:val="lowerRoman"/>
      <w:lvlText w:val="%6."/>
      <w:lvlJc w:val="right"/>
      <w:pPr>
        <w:ind w:left="4680" w:hanging="180"/>
        <w:tabs>
          <w:tab w:val="num" w:pos="4680"/>
        </w:tabs>
      </w:pPr>
    </w:lvl>
    <w:lvl w:ilvl="6">
      <w:start w:val="1"/>
      <w:numFmt w:val="decimal"/>
      <w:lvlText w:val="%7."/>
      <w:lvlJc w:val="left"/>
      <w:pPr>
        <w:ind w:left="5400" w:hanging="360"/>
        <w:tabs>
          <w:tab w:val="num" w:pos="5400"/>
        </w:tabs>
      </w:pPr>
    </w:lvl>
    <w:lvl w:ilvl="7">
      <w:start w:val="1"/>
      <w:numFmt w:val="lowerLetter"/>
      <w:lvlText w:val="%8."/>
      <w:lvlJc w:val="left"/>
      <w:pPr>
        <w:ind w:left="6120" w:hanging="360"/>
        <w:tabs>
          <w:tab w:val="num" w:pos="6120"/>
        </w:tabs>
      </w:pPr>
    </w:lvl>
    <w:lvl w:ilvl="8">
      <w:start w:val="1"/>
      <w:numFmt w:val="lowerRoman"/>
      <w:lvlText w:val="%9."/>
      <w:lvlJc w:val="right"/>
      <w:pPr>
        <w:ind w:left="6840" w:hanging="180"/>
        <w:tabs>
          <w:tab w:val="num" w:pos="6840"/>
        </w:tabs>
      </w:pPr>
    </w:lvl>
  </w:abstractNum>
  <w:abstractNum w:abstractNumId="28">
    <w:nsid w:val="61955449"/>
    <w:multiLevelType w:val="multilevel"/>
    <w:lvl w:ilvl="0">
      <w:start w:val="1"/>
      <w:numFmt w:val="decimal"/>
      <w:lvlText w:val="(%1)"/>
      <w:lvlJc w:val="left"/>
      <w:pStyle w:val="Parties"/>
      <w:pPr>
        <w:ind w:left="720" w:hanging="720"/>
        <w:tabs>
          <w:tab w:val="num" w:pos="720"/>
        </w:tabs>
      </w:pPr>
      <w:rPr>
        <w:b w:val="false"/>
        <w:i w:val="false"/>
      </w:rPr>
    </w:lvl>
    <w:lvl w:ilvl="1">
      <w:start w:val="1"/>
      <w:numFmt w:val="lowerLetter"/>
      <w:lvlText w:val="%2)"/>
      <w:lvlJc w:val="left"/>
      <w:pPr>
        <w:ind w:left="720" w:hanging="360"/>
        <w:tabs>
          <w:tab w:val="num" w:pos="720"/>
        </w:tabs>
      </w:pPr>
    </w:lvl>
    <w:lvl w:ilvl="2">
      <w:start w:val="1"/>
      <w:numFmt w:val="lowerRoman"/>
      <w:lvlText w:val="%3)"/>
      <w:lvlJc w:val="left"/>
      <w:pPr>
        <w:ind w:left="1080" w:hanging="360"/>
        <w:tabs>
          <w:tab w:val="num" w:pos="1080"/>
        </w:tabs>
      </w:pPr>
    </w:lvl>
    <w:lvl w:ilvl="3">
      <w:start w:val="1"/>
      <w:numFmt w:val="decimal"/>
      <w:lvlText w:val="(%4)"/>
      <w:lvlJc w:val="left"/>
      <w:pPr>
        <w:ind w:left="1440" w:hanging="360"/>
        <w:tabs>
          <w:tab w:val="num" w:pos="1440"/>
        </w:tabs>
      </w:pPr>
    </w:lvl>
    <w:lvl w:ilvl="4">
      <w:start w:val="1"/>
      <w:numFmt w:val="lowerLetter"/>
      <w:lvlText w:val="(%5)"/>
      <w:lvlJc w:val="left"/>
      <w:pPr>
        <w:ind w:left="1800" w:hanging="360"/>
        <w:tabs>
          <w:tab w:val="num" w:pos="1800"/>
        </w:tabs>
      </w:pPr>
    </w:lvl>
    <w:lvl w:ilvl="5">
      <w:start w:val="1"/>
      <w:numFmt w:val="lowerRoman"/>
      <w:lvlText w:val="(%6)"/>
      <w:lvlJc w:val="left"/>
      <w:pPr>
        <w:ind w:left="2160" w:hanging="360"/>
        <w:tabs>
          <w:tab w:val="num" w:pos="2160"/>
        </w:tabs>
      </w:pPr>
    </w:lvl>
    <w:lvl w:ilvl="6">
      <w:start w:val="1"/>
      <w:numFmt w:val="decimal"/>
      <w:lvlText w:val="%7."/>
      <w:lvlJc w:val="left"/>
      <w:pPr>
        <w:ind w:left="2520" w:hanging="360"/>
        <w:tabs>
          <w:tab w:val="num" w:pos="2520"/>
        </w:tabs>
      </w:pPr>
    </w:lvl>
    <w:lvl w:ilvl="7">
      <w:start w:val="1"/>
      <w:numFmt w:val="lowerLetter"/>
      <w:lvlText w:val="%8."/>
      <w:lvlJc w:val="left"/>
      <w:pPr>
        <w:ind w:left="2880" w:hanging="360"/>
        <w:tabs>
          <w:tab w:val="num" w:pos="2880"/>
        </w:tabs>
      </w:pPr>
    </w:lvl>
    <w:lvl w:ilvl="8">
      <w:start w:val="1"/>
      <w:numFmt w:val="lowerRoman"/>
      <w:lvlText w:val="%9."/>
      <w:lvlJc w:val="left"/>
      <w:pPr>
        <w:ind w:left="3240" w:hanging="360"/>
        <w:tabs>
          <w:tab w:val="num" w:pos="3240"/>
        </w:tabs>
      </w:pPr>
    </w:lvl>
  </w:abstractNum>
  <w:abstractNum w:abstractNumId="29">
    <w:nsid w:val="6bb71a04"/>
    <w:multiLevelType w:val="hybridMultilevel"/>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0">
    <w:nsid w:val="6d95400c"/>
    <w:multiLevelType w:val="hybridMultilevel"/>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1">
    <w:nsid w:val="6e20046e"/>
    <w:multiLevelType w:val="multilevel"/>
    <w:lvl w:ilvl="0">
      <w:start w:val="1"/>
      <w:numFmt w:val="decimal"/>
      <w:lvlText w:val="%1."/>
      <w:lvlJc w:val="center"/>
      <w:pStyle w:val="LBHeading1"/>
      <w:pPr>
        <w:ind w:left="0" w:firstLine="0"/>
      </w:pPr>
    </w:lvl>
    <w:lvl w:ilvl="1">
      <w:start w:val="1"/>
      <w:numFmt w:val="decimal"/>
      <w:lvlText w:val="%1.%2"/>
      <w:lvlJc w:val="left"/>
      <w:pStyle w:val="LBHeading2"/>
      <w:pPr>
        <w:ind w:left="720" w:hanging="720"/>
      </w:pPr>
    </w:lvl>
    <w:lvl w:ilvl="2">
      <w:start w:val="1"/>
      <w:numFmt w:val="decimal"/>
      <w:lvlText w:val="%1.%2.%3"/>
      <w:lvlJc w:val="left"/>
      <w:pStyle w:val="LBHeading3-111"/>
      <w:pPr>
        <w:ind w:left="720" w:hanging="720"/>
      </w:pPr>
    </w:lvl>
    <w:lvl w:ilvl="3">
      <w:start w:val="1"/>
      <w:numFmt w:val="lowerLetter"/>
      <w:lvlText w:val="(%4)"/>
      <w:lvlJc w:val="left"/>
      <w:pStyle w:val="LBHeading3"/>
      <w:pPr>
        <w:ind w:left="2160" w:hanging="720"/>
      </w:pPr>
    </w:lvl>
    <w:lvl w:ilvl="4">
      <w:start w:val="1"/>
      <w:numFmt w:val="lowerRoman"/>
      <w:lvlText w:val="(%5)"/>
      <w:lvlJc w:val="left"/>
      <w:pStyle w:val="LBHeading4"/>
      <w:pPr>
        <w:ind w:left="2880" w:hanging="720"/>
        <w:tabs>
          <w:tab w:val="num" w:pos="2160"/>
        </w:tabs>
      </w:pPr>
    </w:lvl>
    <w:lvl w:ilvl="5">
      <w:start w:val="1"/>
      <w:numFmt w:val="upperLetter"/>
      <w:lvlText w:val="(%6)"/>
      <w:lvlJc w:val="left"/>
      <w:pStyle w:val="LBHeading5"/>
      <w:pPr>
        <w:ind w:left="720" w:hanging="720"/>
      </w:pPr>
    </w:lvl>
    <w:lvl w:ilvl="6">
      <w:start w:val="1"/>
      <w:numFmt w:val="decimal"/>
      <w:lvlText w:val="%7."/>
      <w:lvlJc w:val="left"/>
      <w:pPr>
        <w:ind w:left="720" w:hanging="720"/>
      </w:pPr>
    </w:lvl>
    <w:lvl w:ilvl="7">
      <w:start w:val="1"/>
      <w:numFmt w:val="lowerLetter"/>
      <w:lvlText w:val="%8."/>
      <w:lvlJc w:val="left"/>
      <w:pPr>
        <w:ind w:left="720" w:hanging="720"/>
        <w:tabs>
          <w:tab w:val="num" w:pos="567"/>
        </w:tabs>
      </w:pPr>
    </w:lvl>
    <w:lvl w:ilvl="8">
      <w:start w:val="1"/>
      <w:numFmt w:val="lowerRoman"/>
      <w:lvlText w:val="%9."/>
      <w:lvlJc w:val="left"/>
      <w:pPr>
        <w:ind w:left="720" w:hanging="720"/>
        <w:tabs>
          <w:tab w:val="num" w:pos="567"/>
        </w:tabs>
      </w:pPr>
    </w:lvl>
  </w:abstractNum>
  <w:abstractNum w:abstractNumId="32">
    <w:nsid w:val="6fe861f2"/>
    <w:multiLevelType w:val="multilevel"/>
    <w:lvl w:ilvl="0">
      <w:start w:val="1"/>
      <w:numFmt w:val="upperLetter"/>
      <w:lvlText w:val="(%1)"/>
      <w:lvlJc w:val="left"/>
      <w:pStyle w:val="Recitals"/>
      <w:pPr>
        <w:ind w:left="720" w:hanging="720"/>
        <w:tabs>
          <w:tab w:val="num" w:pos="720"/>
        </w:tabs>
      </w:pPr>
    </w:lvl>
    <w:lvl w:ilvl="1">
      <w:start w:val="1"/>
      <w:numFmt w:val="decimal"/>
      <w:lvlText w:val="%1.%2."/>
      <w:lvlJc w:val="left"/>
      <w:pPr>
        <w:ind w:left="792" w:hanging="432"/>
        <w:tabs>
          <w:tab w:val="num" w:pos="792"/>
        </w:tabs>
      </w:pPr>
    </w:lvl>
    <w:lvl w:ilvl="2">
      <w:start w:val="1"/>
      <w:numFmt w:val="decimal"/>
      <w:lvlText w:val="%1.%2.%3."/>
      <w:lvlJc w:val="left"/>
      <w:pPr>
        <w:ind w:left="1224" w:hanging="504"/>
        <w:tabs>
          <w:tab w:val="num" w:pos="1224"/>
        </w:tabs>
      </w:pPr>
    </w:lvl>
    <w:lvl w:ilvl="3">
      <w:start w:val="1"/>
      <w:numFmt w:val="decimal"/>
      <w:lvlText w:val="%1.%2.%3.%4."/>
      <w:lvlJc w:val="left"/>
      <w:pPr>
        <w:ind w:left="1728" w:hanging="648"/>
        <w:tabs>
          <w:tab w:val="num" w:pos="1800"/>
        </w:tabs>
      </w:pPr>
    </w:lvl>
    <w:lvl w:ilvl="4">
      <w:start w:val="1"/>
      <w:numFmt w:val="decimal"/>
      <w:lvlText w:val="%1.%2.%3.%4.%5."/>
      <w:lvlJc w:val="left"/>
      <w:pPr>
        <w:ind w:left="2232" w:hanging="792"/>
        <w:tabs>
          <w:tab w:val="num" w:pos="2520"/>
        </w:tabs>
      </w:pPr>
    </w:lvl>
    <w:lvl w:ilvl="5">
      <w:start w:val="1"/>
      <w:numFmt w:val="decimal"/>
      <w:lvlText w:val="%1.%2.%3.%4.%5.%6."/>
      <w:lvlJc w:val="left"/>
      <w:pPr>
        <w:ind w:left="2736" w:hanging="936"/>
        <w:tabs>
          <w:tab w:val="num" w:pos="2880"/>
        </w:tabs>
      </w:pPr>
    </w:lvl>
    <w:lvl w:ilvl="6">
      <w:start w:val="1"/>
      <w:numFmt w:val="decimal"/>
      <w:lvlText w:val="%1.%2.%3.%4.%5.%6.%7."/>
      <w:lvlJc w:val="left"/>
      <w:pPr>
        <w:ind w:left="3240" w:hanging="1080"/>
        <w:tabs>
          <w:tab w:val="num" w:pos="3600"/>
        </w:tabs>
      </w:pPr>
    </w:lvl>
    <w:lvl w:ilvl="7">
      <w:start w:val="1"/>
      <w:numFmt w:val="decimal"/>
      <w:lvlText w:val="%1.%2.%3.%4.%5.%6.%7.%8."/>
      <w:lvlJc w:val="left"/>
      <w:pPr>
        <w:ind w:left="3744" w:hanging="1224"/>
        <w:tabs>
          <w:tab w:val="num" w:pos="3960"/>
        </w:tabs>
      </w:pPr>
    </w:lvl>
    <w:lvl w:ilvl="8">
      <w:start w:val="1"/>
      <w:numFmt w:val="decimal"/>
      <w:lvlText w:val="%1.%2.%3.%4.%5.%6.%7.%8.%9."/>
      <w:lvlJc w:val="left"/>
      <w:pPr>
        <w:ind w:left="4320" w:hanging="1440"/>
        <w:tabs>
          <w:tab w:val="num" w:pos="4680"/>
        </w:tabs>
      </w:pPr>
    </w:lvl>
  </w:abstractNum>
  <w:abstractNum w:abstractNumId="33">
    <w:nsid w:val="721f61d7"/>
    <w:multiLevelType w:val="hybridMultilevel"/>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74d1463d"/>
    <w:multiLevelType w:val="multilevel"/>
    <w:lvl w:ilvl="0">
      <w:start w:val="1"/>
      <w:numFmt w:val="decimal"/>
      <w:lvlText w:val="%1."/>
      <w:lvlJc w:val="left"/>
      <w:pStyle w:val="LBSimple1"/>
      <w:pPr>
        <w:ind w:left="851" w:hanging="851"/>
      </w:pPr>
      <w:rPr>
        <w:i w:val="false"/>
      </w:rPr>
    </w:lvl>
    <w:lvl w:ilvl="1">
      <w:start w:val="1"/>
      <w:numFmt w:val="decimal"/>
      <w:lvlText w:val="%1.%2."/>
      <w:lvlJc w:val="left"/>
      <w:pStyle w:val="LBSimple2"/>
      <w:pPr>
        <w:ind w:left="851" w:hanging="851"/>
      </w:pPr>
    </w:lvl>
    <w:lvl w:ilvl="2">
      <w:start w:val="1"/>
      <w:numFmt w:val="lowerRoman"/>
      <w:lvlText w:val="%3)"/>
      <w:lvlJc w:val="left"/>
      <w:pStyle w:val="LBSimple3"/>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74fa761d"/>
    <w:multiLevelType w:val="multilevel"/>
    <w:lvl w:ilvl="0">
      <w:start w:val="1"/>
      <w:numFmt w:val="upperLetter"/>
      <w:lvlText w:val="(%1)"/>
      <w:lvlJc w:val="left"/>
      <w:pStyle w:val="Recitals-Alt"/>
      <w:pPr>
        <w:ind w:left="720" w:hanging="720"/>
      </w:pPr>
    </w:lvl>
    <w:lvl w:ilvl="1">
      <w:start w:val="1"/>
      <w:numFmt w:val="decimal"/>
      <w:lvlText w:val="(%2)"/>
      <w:lvlJc w:val="left"/>
      <w:pStyle w:val="Parties-Al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76a31862"/>
    <w:multiLevelType w:val="multilevel"/>
    <w:lvl w:ilvl="0">
      <w:start w:val="1"/>
      <w:numFmt w:val="decimal"/>
      <w:lvlText w:val="%1."/>
      <w:lvlJc w:val="left"/>
      <w:pStyle w:val="LBGovstyle1-Alt"/>
      <w:pPr>
        <w:ind w:left="720" w:hanging="720"/>
      </w:pPr>
    </w:lvl>
    <w:lvl w:ilvl="1">
      <w:start w:val="1"/>
      <w:numFmt w:val="decimal"/>
      <w:lvlText w:val="%1.%2."/>
      <w:lvlJc w:val="left"/>
      <w:pStyle w:val="LBGovstyle2-Alt"/>
      <w:pPr>
        <w:ind w:left="720" w:hanging="720"/>
      </w:pPr>
    </w:lvl>
    <w:lvl w:ilvl="2">
      <w:start w:val="1"/>
      <w:numFmt w:val="decimal"/>
      <w:lvlText w:val="%1.%2.%3."/>
      <w:lvlJc w:val="left"/>
      <w:pStyle w:val="LBGovstyle3-Alt"/>
      <w:pPr>
        <w:ind w:left="720" w:hanging="720"/>
      </w:pPr>
    </w:lvl>
    <w:lvl w:ilvl="3">
      <w:start w:val="1"/>
      <w:numFmt w:val="decimal"/>
      <w:lvlText w:val="%1.%2.%3.%4."/>
      <w:lvlJc w:val="left"/>
      <w:pStyle w:val="LBGovstyle4-Alt"/>
      <w:pPr>
        <w:ind w:left="720" w:hanging="720"/>
      </w:pPr>
    </w:lvl>
    <w:lvl w:ilvl="4">
      <w:start w:val="1"/>
      <w:numFmt w:val="russianLower"/>
      <w:lvlText w:val="(%5)"/>
      <w:lvlJc w:val="left"/>
      <w:pStyle w:val="LBGovstyle5-Alt"/>
      <w:pPr>
        <w:ind w:left="1440" w:hanging="720"/>
      </w:pPr>
    </w:lvl>
    <w:lvl w:ilvl="5">
      <w:start w:val="1"/>
      <w:numFmt w:val="bullet"/>
      <w:lvlText w:val=""/>
      <w:lvlJc w:val="left"/>
      <w:pStyle w:val="LBGovstyle6-Alt"/>
      <w:pPr>
        <w:ind w:left="1440" w:hanging="720"/>
      </w:pPr>
      <w:rPr>
        <w:color w:val="auto"/>
        <w:rFonts w:ascii="Symbol" w:hAnsi="Symbol"/>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78b2184a"/>
    <w:multiLevelType w:val="hybridMultilevel"/>
    <w:lvl w:ilvl="0">
      <w:start w:val="1"/>
      <w:numFmt w:val="decimal"/>
      <w:lvlText w:val="%1."/>
      <w:lvlJc w:val="left"/>
      <w:pPr>
        <w:ind w:left="720" w:hanging="360"/>
      </w:pPr>
      <w:rPr>
        <w:rFonts w:ascii="Times New Roman" w:hAnsi="Times New Roman"/>
      </w:rPr>
    </w:lvl>
    <w:lvl w:ilvl="1">
      <w:start w:val="1"/>
      <w:numFmt w:val="bullet"/>
      <w:lvlText w:val="º"/>
      <w:lvlJc w:val="left"/>
      <w:pPr>
        <w:ind w:left="1440" w:hanging="360"/>
      </w:pPr>
      <w:rPr>
        <w:rFonts w:ascii="Courier New" w:hAnsi="Courier New"/>
      </w:rPr>
    </w:lvl>
    <w:lvl w:ilvl="2">
      <w:start w:val="1"/>
      <w:numFmt w:val="bullet"/>
      <w:lvlText w:val="n"/>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º"/>
      <w:lvlJc w:val="left"/>
      <w:pPr>
        <w:ind w:left="3600" w:hanging="360"/>
      </w:pPr>
      <w:rPr>
        <w:rFonts w:ascii="Courier New" w:hAnsi="Courier New"/>
      </w:rPr>
    </w:lvl>
    <w:lvl w:ilvl="5">
      <w:start w:val="1"/>
      <w:numFmt w:val="bullet"/>
      <w:lvlText w:val="n"/>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º"/>
      <w:lvlJc w:val="left"/>
      <w:pPr>
        <w:ind w:left="5760" w:hanging="360"/>
      </w:pPr>
      <w:rPr>
        <w:rFonts w:ascii="Courier New" w:hAnsi="Courier New"/>
      </w:rPr>
    </w:lvl>
    <w:lvl w:ilvl="8">
      <w:start w:val="1"/>
      <w:numFmt w:val="bullet"/>
      <w:lvlText w:val="n"/>
      <w:lvlJc w:val="left"/>
      <w:pPr>
        <w:ind w:left="6480" w:hanging="360"/>
      </w:pPr>
      <w:rPr>
        <w:rFonts w:ascii="Wingdings" w:hAnsi="Wingdings"/>
      </w:rPr>
    </w:lvl>
  </w:abstractNum>
  <w:abstractNum w:abstractNumId="38">
    <w:nsid w:val="79c5434f"/>
    <w:multiLevelType w:val="multilevel"/>
    <w:styleLink w:val="1"/>
    <w:lvl w:ilvl="0">
      <w:start w:val="1"/>
      <w:numFmt w:val="decimal"/>
      <w:lvlText w:val="%1."/>
      <w:lvlJc w:val="left"/>
      <w:pPr>
        <w:ind w:left="0" w:firstLine="0"/>
        <w:tabs>
          <w:tab w:val="num" w:pos="720"/>
        </w:tabs>
      </w:pPr>
    </w:lvl>
    <w:lvl w:ilvl="1">
      <w:start w:val="1"/>
      <w:numFmt w:val="decimal"/>
      <w:lvlText w:val="%1.%2"/>
      <w:lvlJc w:val="left"/>
      <w:pPr>
        <w:ind w:left="0" w:firstLine="0"/>
        <w:tabs>
          <w:tab w:val="num" w:pos="720"/>
        </w:tabs>
      </w:pPr>
    </w:lvl>
    <w:lvl w:ilvl="2">
      <w:start w:val="1"/>
      <w:numFmt w:val="decimal"/>
      <w:lvlText w:val="%1.%2.%3"/>
      <w:lvlJc w:val="left"/>
      <w:pPr>
        <w:ind w:left="1440" w:hanging="720"/>
        <w:tabs>
          <w:tab w:val="num" w:pos="1440"/>
        </w:tabs>
      </w:pPr>
    </w:lvl>
    <w:lvl w:ilvl="3">
      <w:start w:val="1"/>
      <w:numFmt w:val="none"/>
      <w:lvlText w:val=""/>
      <w:lvlJc w:val="left"/>
      <w:pPr>
        <w:ind w:left="2160" w:hanging="720"/>
        <w:tabs>
          <w:tab w:val="num" w:pos="2160"/>
        </w:tabs>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nsid w:val="7a05557b"/>
    <w:multiLevelType w:val="multilevel"/>
    <w:styleLink w:val="2"/>
    <w:lvl w:ilvl="0">
      <w:start w:val="1"/>
      <w:numFmt w:val="decimal"/>
      <w:lvlText w:val="%1."/>
      <w:lvlJc w:val="left"/>
      <w:pStyle w:val="10"/>
      <w:pPr>
        <w:ind w:left="720" w:hanging="720"/>
        <w:tabs>
          <w:tab w:val="num" w:pos="720"/>
        </w:tabs>
      </w:pPr>
    </w:lvl>
    <w:lvl w:ilvl="1">
      <w:start w:val="1"/>
      <w:numFmt w:val="decimal"/>
      <w:lvlText w:val="%1.%2"/>
      <w:lvlJc w:val="left"/>
      <w:pStyle w:val="20"/>
      <w:pPr>
        <w:ind w:left="720" w:hanging="720"/>
        <w:tabs>
          <w:tab w:val="num" w:pos="720"/>
        </w:tabs>
      </w:pPr>
    </w:lvl>
    <w:lvl w:ilvl="2">
      <w:start w:val="1"/>
      <w:numFmt w:val="lowerLetter"/>
      <w:lvlText w:val="(%3)"/>
      <w:lvlJc w:val="left"/>
      <w:pStyle w:val="3"/>
      <w:pPr>
        <w:ind w:left="1440" w:hanging="720"/>
        <w:tabs>
          <w:tab w:val="num" w:pos="1440"/>
        </w:tabs>
      </w:pPr>
    </w:lvl>
    <w:lvl w:ilvl="3">
      <w:start w:val="1"/>
      <w:numFmt w:val="lowerRoman"/>
      <w:lvlText w:val="(%4)"/>
      <w:lvlJc w:val="left"/>
      <w:pStyle w:val="4"/>
      <w:pPr>
        <w:ind w:left="3981" w:hanging="720"/>
        <w:tabs>
          <w:tab w:val="num" w:pos="3981"/>
        </w:tabs>
      </w:pPr>
    </w:lvl>
    <w:lvl w:ilvl="4">
      <w:start w:val="1"/>
      <w:numFmt w:val="upperLetter"/>
      <w:lvlText w:val="(%5)"/>
      <w:lvlJc w:val="left"/>
      <w:pStyle w:val="5"/>
      <w:pPr>
        <w:ind w:left="2880" w:hanging="720"/>
        <w:tabs>
          <w:tab w:val="num" w:pos="2880"/>
        </w:tabs>
      </w:pPr>
    </w:lvl>
    <w:lvl w:ilvl="5">
      <w:start w:val="1"/>
      <w:numFmt w:val="upperLetter"/>
      <w:lvlText w:val="(%6)"/>
      <w:lvlJc w:val="left"/>
      <w:pStyle w:val="6"/>
      <w:pPr>
        <w:ind w:left="3600" w:hanging="720"/>
        <w:tabs>
          <w:tab w:val="num" w:pos="3600"/>
        </w:tabs>
      </w:pPr>
    </w:lvl>
    <w:lvl w:ilvl="6">
      <w:start w:val="1"/>
      <w:numFmt w:val="upperRoman"/>
      <w:lvlText w:val="(%7)"/>
      <w:lvlJc w:val="left"/>
      <w:pStyle w:val="7"/>
      <w:pPr>
        <w:ind w:left="4321" w:hanging="721"/>
        <w:tabs>
          <w:tab w:val="num" w:pos="4321"/>
        </w:tabs>
      </w:pPr>
    </w:lvl>
    <w:lvl w:ilvl="7">
      <w:start w:val="1"/>
      <w:numFmt w:val="lowerLetter"/>
      <w:lvlText w:val="%8."/>
      <w:lvlJc w:val="left"/>
      <w:pStyle w:val="8"/>
      <w:pPr>
        <w:ind w:left="2880" w:hanging="360"/>
      </w:pPr>
    </w:lvl>
    <w:lvl w:ilvl="8">
      <w:start w:val="1"/>
      <w:numFmt w:val="lowerRoman"/>
      <w:lvlText w:val="%9."/>
      <w:lvlJc w:val="left"/>
      <w:pPr>
        <w:ind w:left="3240" w:hanging="360"/>
      </w:pPr>
    </w:lvl>
  </w:abstractNum>
  <w:abstractNum w:abstractNumId="40">
    <w:nsid w:val="7cd71856"/>
    <w:multiLevelType w:val="hybridMultilevel"/>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1">
    <w:nsid w:val="7e710adb"/>
    <w:multiLevelType w:val="multilevel"/>
    <w:lvl w:ilvl="0">
      <w:start w:val="1"/>
      <w:numFmt w:val="decimal"/>
      <w:lvlText w:val="(%1)"/>
      <w:lvlJc w:val="left"/>
      <w:pStyle w:val="LBArabic3"/>
      <w:pPr>
        <w:ind w:left="2160" w:hanging="720"/>
        <w:tabs>
          <w:tab w:val="num" w:pos="2160"/>
        </w:tabs>
      </w:pPr>
    </w:lvl>
    <w:lvl w:ilvl="1">
      <w:start w:val="1"/>
      <w:numFmt w:val="none"/>
      <w:lvlText w:val=""/>
      <w:lvlJc w:val="left"/>
      <w:pPr>
        <w:ind w:left="2232" w:hanging="432"/>
        <w:tabs>
          <w:tab w:val="num" w:pos="2232"/>
        </w:tabs>
      </w:pPr>
    </w:lvl>
    <w:lvl w:ilvl="2">
      <w:start w:val="1"/>
      <w:numFmt w:val="none"/>
      <w:lvlText w:val=""/>
      <w:lvlJc w:val="left"/>
      <w:pPr>
        <w:ind w:left="2664" w:hanging="504"/>
        <w:tabs>
          <w:tab w:val="num" w:pos="2664"/>
        </w:tabs>
      </w:pPr>
    </w:lvl>
    <w:lvl w:ilvl="3">
      <w:start w:val="1"/>
      <w:numFmt w:val="none"/>
      <w:lvlText w:val=""/>
      <w:lvlJc w:val="left"/>
      <w:pPr>
        <w:ind w:left="3168" w:hanging="648"/>
        <w:tabs>
          <w:tab w:val="num" w:pos="3240"/>
        </w:tabs>
      </w:pPr>
    </w:lvl>
    <w:lvl w:ilvl="4">
      <w:start w:val="1"/>
      <w:numFmt w:val="none"/>
      <w:lvlText w:val=""/>
      <w:lvlJc w:val="left"/>
      <w:pPr>
        <w:ind w:left="3672" w:hanging="792"/>
        <w:tabs>
          <w:tab w:val="num" w:pos="3960"/>
        </w:tabs>
      </w:pPr>
    </w:lvl>
    <w:lvl w:ilvl="5">
      <w:start w:val="1"/>
      <w:numFmt w:val="none"/>
      <w:lvlText w:val=""/>
      <w:lvlJc w:val="left"/>
      <w:pPr>
        <w:ind w:left="4176" w:hanging="936"/>
        <w:tabs>
          <w:tab w:val="num" w:pos="4320"/>
        </w:tabs>
      </w:pPr>
    </w:lvl>
    <w:lvl w:ilvl="6">
      <w:start w:val="1"/>
      <w:numFmt w:val="none"/>
      <w:lvlText w:val=""/>
      <w:lvlJc w:val="left"/>
      <w:pPr>
        <w:ind w:left="4680" w:hanging="1080"/>
        <w:tabs>
          <w:tab w:val="num" w:pos="5040"/>
        </w:tabs>
      </w:pPr>
    </w:lvl>
    <w:lvl w:ilvl="7">
      <w:start w:val="1"/>
      <w:numFmt w:val="decimal"/>
      <w:lvlText w:val="%1.%2.%3.%4.%5.%6.%7.%8."/>
      <w:lvlJc w:val="left"/>
      <w:pPr>
        <w:ind w:left="5184" w:hanging="1224"/>
        <w:tabs>
          <w:tab w:val="num" w:pos="5400"/>
        </w:tabs>
      </w:pPr>
    </w:lvl>
    <w:lvl w:ilvl="8">
      <w:start w:val="1"/>
      <w:numFmt w:val="decimal"/>
      <w:lvlText w:val="%1.%2.%3.%4.%5.%6.%7.%8.%9."/>
      <w:lvlJc w:val="left"/>
      <w:pPr>
        <w:ind w:left="5760" w:hanging="1440"/>
        <w:tabs>
          <w:tab w:val="num" w:pos="6120"/>
        </w:tabs>
      </w:pPr>
    </w:lvl>
  </w:abstractNum>
  <w:num w:numId="1">
    <w:abstractNumId w:val="32"/>
  </w:num>
  <w:num w:numId="2">
    <w:abstractNumId w:val="38"/>
  </w:num>
  <w:num w:numId="3">
    <w:abstractNumId w:val="8"/>
  </w:num>
  <w:num w:numId="4">
    <w:abstractNumId w:val="26"/>
  </w:num>
  <w:num w:numId="5">
    <w:abstractNumId w:val="41"/>
  </w:num>
  <w:num w:numId="6">
    <w:abstractNumId w:val="11"/>
  </w:num>
  <w:num w:numId="7">
    <w:abstractNumId w:val="16"/>
  </w:num>
  <w:num w:numId="8">
    <w:abstractNumId w:val="3"/>
  </w:num>
  <w:num w:numId="9">
    <w:abstractNumId w:val="39"/>
  </w:num>
  <w:num w:numId="10">
    <w:abstractNumId w:val="12"/>
  </w:num>
  <w:num w:numId="11">
    <w:abstractNumId w:val="23"/>
  </w:num>
  <w:num w:numId="12">
    <w:abstractNumId w:val="31"/>
  </w:num>
  <w:num w:numId="13">
    <w:abstractNumId w:val="21"/>
  </w:num>
  <w:num w:numId="14">
    <w:abstractNumId w:val="35"/>
  </w:num>
  <w:num w:numId="15">
    <w:abstractNumId w:val="39"/>
    <w:lvlOverride w:ilvl="0">
      <w:lvl w:ilvl="0">
        <w:start w:val="1"/>
        <w:numFmt w:val="decimal"/>
        <w:lvlText w:val="%1."/>
        <w:lvlJc w:val="left"/>
        <w:pStyle w:val="10"/>
        <w:pPr>
          <w:ind w:left="720" w:hanging="720"/>
          <w:tabs>
            <w:tab w:val="num" w:pos="720"/>
          </w:tabs>
        </w:pPr>
      </w:lvl>
    </w:lvlOverride>
    <w:lvlOverride w:ilvl="1">
      <w:lvl w:ilvl="1">
        <w:start w:val="1"/>
        <w:numFmt w:val="decimal"/>
        <w:lvlText w:val="%1.%2"/>
        <w:lvlJc w:val="left"/>
        <w:pStyle w:val="20"/>
        <w:pPr>
          <w:ind w:left="720" w:hanging="720"/>
          <w:tabs>
            <w:tab w:val="num" w:pos="720"/>
          </w:tabs>
        </w:pPr>
      </w:lvl>
    </w:lvlOverride>
    <w:lvlOverride w:ilvl="2">
      <w:lvl w:ilvl="2">
        <w:start w:val="1"/>
        <w:numFmt w:val="lowerLetter"/>
        <w:lvlText w:val="(%3)"/>
        <w:lvlJc w:val="left"/>
        <w:pStyle w:val="3"/>
        <w:pPr>
          <w:ind w:left="1440" w:hanging="720"/>
          <w:tabs>
            <w:tab w:val="num" w:pos="1440"/>
          </w:tabs>
        </w:pPr>
      </w:lvl>
    </w:lvlOverride>
    <w:lvlOverride w:ilvl="3">
      <w:lvl w:ilvl="3">
        <w:start w:val="1"/>
        <w:numFmt w:val="lowerRoman"/>
        <w:lvlText w:val="(%4)"/>
        <w:lvlJc w:val="left"/>
        <w:pStyle w:val="4"/>
        <w:pPr>
          <w:ind w:left="3981" w:hanging="720"/>
          <w:tabs>
            <w:tab w:val="num" w:pos="3981"/>
          </w:tabs>
        </w:pPr>
      </w:lvl>
    </w:lvlOverride>
    <w:lvlOverride w:ilvl="4">
      <w:lvl w:ilvl="4">
        <w:start w:val="1"/>
        <w:numFmt w:val="upperLetter"/>
        <w:lvlText w:val="(%5)"/>
        <w:lvlJc w:val="left"/>
        <w:pStyle w:val="5"/>
        <w:pPr>
          <w:ind w:left="2880" w:hanging="720"/>
          <w:tabs>
            <w:tab w:val="num" w:pos="2880"/>
          </w:tabs>
        </w:pPr>
      </w:lvl>
    </w:lvlOverride>
    <w:lvlOverride w:ilvl="5">
      <w:lvl w:ilvl="5">
        <w:start w:val="1"/>
        <w:numFmt w:val="upperLetter"/>
        <w:lvlText w:val="(%6)"/>
        <w:lvlJc w:val="left"/>
        <w:pStyle w:val="6"/>
        <w:pPr>
          <w:ind w:left="3600" w:hanging="720"/>
          <w:tabs>
            <w:tab w:val="num" w:pos="3600"/>
          </w:tabs>
        </w:pPr>
      </w:lvl>
    </w:lvlOverride>
    <w:lvlOverride w:ilvl="6">
      <w:lvl w:ilvl="6">
        <w:start w:val="1"/>
        <w:numFmt w:val="upperRoman"/>
        <w:lvlText w:val="(%7)"/>
        <w:lvlJc w:val="left"/>
        <w:pStyle w:val="7"/>
        <w:pPr>
          <w:ind w:left="4321" w:hanging="721"/>
          <w:tabs>
            <w:tab w:val="num" w:pos="4321"/>
          </w:tabs>
        </w:pPr>
      </w:lvl>
    </w:lvlOverride>
    <w:lvlOverride w:ilvl="7">
      <w:lvl w:ilvl="7">
        <w:start w:val="1"/>
        <w:numFmt w:val="lowerLetter"/>
        <w:lvlText w:val="%8."/>
        <w:lvlJc w:val="left"/>
        <w:pStyle w:val="8"/>
        <w:pPr>
          <w:ind w:left="2880" w:hanging="360"/>
        </w:pPr>
      </w:lvl>
    </w:lvlOverride>
    <w:lvlOverride w:ilvl="8">
      <w:lvl w:ilvl="8">
        <w:start w:val="1"/>
        <w:numFmt w:val="lowerRoman"/>
        <w:lvlText w:val="%9."/>
        <w:lvlJc w:val="left"/>
        <w:pPr>
          <w:ind w:left="3240" w:hanging="360"/>
        </w:pPr>
      </w:lvl>
    </w:lvlOverride>
  </w:num>
  <w:num w:numId="16">
    <w:abstractNumId w:val="28"/>
  </w:num>
  <w:num w:numId="17">
    <w:abstractNumId w:val="22"/>
  </w:num>
  <w:num w:numId="18">
    <w:abstractNumId w:val="17"/>
  </w:num>
  <w:num w:numId="19">
    <w:abstractNumId w:val="18"/>
  </w:num>
  <w:num w:numId="20">
    <w:abstractNumId w:val="20"/>
  </w:num>
  <w:num w:numId="21">
    <w:abstractNumId w:val="13"/>
  </w:num>
  <w:num w:numId="22">
    <w:abstractNumId w:val="36"/>
  </w:num>
  <w:num w:numId="23">
    <w:abstractNumId w:val="27"/>
  </w:num>
  <w:num w:numId="24">
    <w:abstractNumId w:val="4"/>
  </w:num>
  <w:num w:numId="25">
    <w:abstractNumId w:val="6"/>
  </w:num>
  <w:num w:numId="26">
    <w:abstractNumId w:val="19"/>
  </w:num>
  <w:num w:numId="27">
    <w:abstractNumId w:val="0"/>
  </w:num>
  <w:num w:numId="28">
    <w:abstractNumId w:val="15"/>
  </w:num>
  <w:num w:numId="29">
    <w:abstractNumId w:val="5"/>
  </w:num>
  <w:num w:numId="30">
    <w:abstractNumId w:val="34"/>
  </w:num>
  <w:num w:numId="31">
    <w:abstractNumId w:val="25"/>
  </w:num>
  <w:num w:numId="32">
    <w:abstractNumId w:val="10"/>
  </w:num>
  <w:num w:numId="33">
    <w:abstractNumId w:val="7"/>
  </w:num>
  <w:num w:numId="34">
    <w:abstractNumId w:val="14"/>
  </w:num>
  <w:num w:numId="35">
    <w:abstractNumId w:val="34"/>
    <w:lvlOverride w:ilvl="0">
      <w:startOverride w:val="1"/>
      <w:lvl w:ilvl="0">
        <w:start w:val="1"/>
        <w:numFmt w:val="decimal"/>
        <w:lvlText w:val=""/>
        <w:lvlJc w:val="left"/>
        <w:pStyle w:val="LBSimple1"/>
      </w:lvl>
    </w:lvlOverride>
    <w:lvlOverride w:ilvl="1">
      <w:startOverride w:val="1"/>
      <w:lvl w:ilvl="1">
        <w:start w:val="1"/>
        <w:numFmt w:val="decimal"/>
        <w:lvlText w:val=""/>
        <w:lvlJc w:val="left"/>
        <w:pStyle w:val="LBSimple2"/>
      </w:lvl>
    </w:lvlOverride>
    <w:lvlOverride w:ilvl="2">
      <w:startOverride w:val="1"/>
      <w:lvl w:ilvl="2">
        <w:start w:val="1"/>
        <w:numFmt w:val="decimal"/>
        <w:lvlText w:val=""/>
        <w:lvlJc w:val="left"/>
        <w:pStyle w:val="LBSimple3"/>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6">
    <w:abstractNumId w:val="40"/>
  </w:num>
  <w:num w:numId="37">
    <w:abstractNumId w:val="30"/>
    <w:lvlOverride w:ilvl="0">
      <w:lvl w:ilvl="0">
        <w:start w:val="0"/>
        <w:numFmt w:val="decimal"/>
        <w:lvlText w:val=""/>
        <w:lvlJc w:val="left"/>
      </w:lvl>
    </w:lvlOverride>
    <w:lvlOverride w:ilvl="1">
      <w:lvl w:ilvl="1">
        <w:start w:val="0"/>
        <w:numFmt w:val="decimal"/>
        <w:lvlText w:val=""/>
        <w:lvlJc w:val="left"/>
      </w:lvl>
    </w:lvlOverride>
    <w:lvlOverride w:ilvl="2">
      <w:lvl w:ilvl="2">
        <w:start w:val="0"/>
        <w:numFmt w:val="decimal"/>
        <w:lvlText w:val=""/>
        <w:lvlJc w:val="left"/>
      </w:lvl>
    </w:lvlOverride>
    <w:lvlOverride w:ilvl="3">
      <w:lvl w:ilvl="3">
        <w:start w:val="0"/>
        <w:numFmt w:val="decimal"/>
        <w:lvlText w:val=""/>
        <w:lvlJc w:val="left"/>
      </w:lvl>
    </w:lvlOverride>
    <w:lvlOverride w:ilvl="4">
      <w:lvl w:ilvl="4">
        <w:start w:val="0"/>
        <w:numFmt w:val="decimal"/>
        <w:lvlText w:val=""/>
        <w:lvlJc w:val="left"/>
      </w:lvl>
    </w:lvlOverride>
    <w:lvlOverride w:ilvl="5">
      <w:lvl w:ilvl="5">
        <w:start w:val="0"/>
        <w:numFmt w:val="decimal"/>
        <w:lvlText w:val=""/>
        <w:lvlJc w:val="left"/>
      </w:lvl>
    </w:lvlOverride>
    <w:lvlOverride w:ilvl="6">
      <w:lvl w:ilvl="6">
        <w:start w:val="0"/>
        <w:numFmt w:val="decimal"/>
        <w:lvlText w:val=""/>
        <w:lvlJc w:val="left"/>
      </w:lvl>
    </w:lvlOverride>
    <w:lvlOverride w:ilvl="7">
      <w:lvl w:ilvl="7">
        <w:start w:val="0"/>
        <w:numFmt w:val="decimal"/>
        <w:lvlText w:val=""/>
        <w:lvlJc w:val="left"/>
      </w:lvl>
    </w:lvlOverride>
    <w:lvlOverride w:ilvl="8">
      <w:lvl w:ilvl="8">
        <w:start w:val="0"/>
        <w:numFmt w:val="decimal"/>
        <w:lvlText w:val=""/>
        <w:lvlJc w:val="left"/>
      </w:lvl>
    </w:lvlOverride>
  </w:num>
  <w:num w:numId="38">
    <w:abstractNumId w:val="29"/>
    <w:lvlOverride w:ilvl="0">
      <w:lvl w:ilvl="0">
        <w:start w:val="0"/>
        <w:numFmt w:val="decimal"/>
        <w:lvlText w:val=""/>
        <w:lvlJc w:val="left"/>
      </w:lvl>
    </w:lvlOverride>
    <w:lvlOverride w:ilvl="1">
      <w:lvl w:ilvl="1">
        <w:start w:val="0"/>
        <w:numFmt w:val="decimal"/>
        <w:lvlText w:val=""/>
        <w:lvlJc w:val="left"/>
      </w:lvl>
    </w:lvlOverride>
    <w:lvlOverride w:ilvl="2">
      <w:lvl w:ilvl="2">
        <w:start w:val="0"/>
        <w:numFmt w:val="decimal"/>
        <w:lvlText w:val=""/>
        <w:lvlJc w:val="left"/>
      </w:lvl>
    </w:lvlOverride>
    <w:lvlOverride w:ilvl="3">
      <w:lvl w:ilvl="3">
        <w:start w:val="0"/>
        <w:numFmt w:val="decimal"/>
        <w:lvlText w:val=""/>
        <w:lvlJc w:val="left"/>
      </w:lvl>
    </w:lvlOverride>
    <w:lvlOverride w:ilvl="4">
      <w:lvl w:ilvl="4">
        <w:start w:val="0"/>
        <w:numFmt w:val="decimal"/>
        <w:lvlText w:val=""/>
        <w:lvlJc w:val="left"/>
      </w:lvl>
    </w:lvlOverride>
    <w:lvlOverride w:ilvl="5">
      <w:lvl w:ilvl="5">
        <w:start w:val="0"/>
        <w:numFmt w:val="decimal"/>
        <w:lvlText w:val=""/>
        <w:lvlJc w:val="left"/>
      </w:lvl>
    </w:lvlOverride>
    <w:lvlOverride w:ilvl="6">
      <w:lvl w:ilvl="6">
        <w:start w:val="0"/>
        <w:numFmt w:val="decimal"/>
        <w:lvlText w:val=""/>
        <w:lvlJc w:val="left"/>
      </w:lvl>
    </w:lvlOverride>
    <w:lvlOverride w:ilvl="7">
      <w:lvl w:ilvl="7">
        <w:start w:val="0"/>
        <w:numFmt w:val="decimal"/>
        <w:lvlText w:val=""/>
        <w:lvlJc w:val="left"/>
      </w:lvl>
    </w:lvlOverride>
    <w:lvlOverride w:ilvl="8">
      <w:lvl w:ilvl="8">
        <w:start w:val="0"/>
        <w:numFmt w:val="decimal"/>
        <w:lvlText w:val=""/>
        <w:lvlJc w:val="left"/>
      </w:lvl>
    </w:lvlOverride>
  </w:num>
  <w:num w:numId="39">
    <w:abstractNumId w:val="24"/>
    <w:lvlOverride w:ilvl="0">
      <w:lvl w:ilvl="0">
        <w:start w:val="0"/>
        <w:numFmt w:val="decimal"/>
        <w:lvlText w:val=""/>
        <w:lvlJc w:val="left"/>
      </w:lvl>
    </w:lvlOverride>
    <w:lvlOverride w:ilvl="1">
      <w:lvl w:ilvl="1">
        <w:start w:val="0"/>
        <w:numFmt w:val="decimal"/>
        <w:lvlText w:val=""/>
        <w:lvlJc w:val="left"/>
      </w:lvl>
    </w:lvlOverride>
    <w:lvlOverride w:ilvl="2">
      <w:lvl w:ilvl="2">
        <w:start w:val="0"/>
        <w:numFmt w:val="decimal"/>
        <w:lvlText w:val=""/>
        <w:lvlJc w:val="left"/>
      </w:lvl>
    </w:lvlOverride>
    <w:lvlOverride w:ilvl="3">
      <w:lvl w:ilvl="3">
        <w:start w:val="0"/>
        <w:numFmt w:val="decimal"/>
        <w:lvlText w:val=""/>
        <w:lvlJc w:val="left"/>
      </w:lvl>
    </w:lvlOverride>
    <w:lvlOverride w:ilvl="4">
      <w:lvl w:ilvl="4">
        <w:start w:val="0"/>
        <w:numFmt w:val="decimal"/>
        <w:lvlText w:val=""/>
        <w:lvlJc w:val="left"/>
      </w:lvl>
    </w:lvlOverride>
    <w:lvlOverride w:ilvl="5">
      <w:lvl w:ilvl="5">
        <w:start w:val="0"/>
        <w:numFmt w:val="decimal"/>
        <w:lvlText w:val=""/>
        <w:lvlJc w:val="left"/>
      </w:lvl>
    </w:lvlOverride>
    <w:lvlOverride w:ilvl="6">
      <w:lvl w:ilvl="6">
        <w:start w:val="0"/>
        <w:numFmt w:val="decimal"/>
        <w:lvlText w:val=""/>
        <w:lvlJc w:val="left"/>
      </w:lvl>
    </w:lvlOverride>
    <w:lvlOverride w:ilvl="7">
      <w:lvl w:ilvl="7">
        <w:start w:val="0"/>
        <w:numFmt w:val="decimal"/>
        <w:lvlText w:val=""/>
        <w:lvlJc w:val="left"/>
      </w:lvl>
    </w:lvlOverride>
    <w:lvlOverride w:ilvl="8">
      <w:lvl w:ilvl="8">
        <w:start w:val="0"/>
        <w:numFmt w:val="decimal"/>
        <w:lvlText w:val=""/>
        <w:lvlJc w:val="left"/>
      </w:lvl>
    </w:lvlOverride>
  </w:num>
  <w:num w:numId="40">
    <w:abstractNumId w:val="9"/>
    <w:lvlOverride w:ilvl="0">
      <w:lvl w:ilvl="0">
        <w:start w:val="0"/>
        <w:numFmt w:val="decimal"/>
        <w:lvlText w:val=""/>
        <w:lvlJc w:val="left"/>
      </w:lvl>
    </w:lvlOverride>
    <w:lvlOverride w:ilvl="1">
      <w:lvl w:ilvl="1">
        <w:start w:val="0"/>
        <w:numFmt w:val="decimal"/>
        <w:lvlText w:val=""/>
        <w:lvlJc w:val="left"/>
      </w:lvl>
    </w:lvlOverride>
    <w:lvlOverride w:ilvl="2">
      <w:lvl w:ilvl="2">
        <w:start w:val="0"/>
        <w:numFmt w:val="decimal"/>
        <w:lvlText w:val=""/>
        <w:lvlJc w:val="left"/>
      </w:lvl>
    </w:lvlOverride>
    <w:lvlOverride w:ilvl="3">
      <w:lvl w:ilvl="3">
        <w:start w:val="0"/>
        <w:numFmt w:val="decimal"/>
        <w:lvlText w:val=""/>
        <w:lvlJc w:val="left"/>
      </w:lvl>
    </w:lvlOverride>
    <w:lvlOverride w:ilvl="4">
      <w:lvl w:ilvl="4">
        <w:start w:val="0"/>
        <w:numFmt w:val="decimal"/>
        <w:lvlText w:val=""/>
        <w:lvlJc w:val="left"/>
      </w:lvl>
    </w:lvlOverride>
    <w:lvlOverride w:ilvl="5">
      <w:lvl w:ilvl="5">
        <w:start w:val="0"/>
        <w:numFmt w:val="decimal"/>
        <w:lvlText w:val=""/>
        <w:lvlJc w:val="left"/>
      </w:lvl>
    </w:lvlOverride>
    <w:lvlOverride w:ilvl="6">
      <w:lvl w:ilvl="6">
        <w:start w:val="0"/>
        <w:numFmt w:val="decimal"/>
        <w:lvlText w:val=""/>
        <w:lvlJc w:val="left"/>
      </w:lvl>
    </w:lvlOverride>
    <w:lvlOverride w:ilvl="7">
      <w:lvl w:ilvl="7">
        <w:start w:val="0"/>
        <w:numFmt w:val="decimal"/>
        <w:lvlText w:val=""/>
        <w:lvlJc w:val="left"/>
      </w:lvl>
    </w:lvlOverride>
    <w:lvlOverride w:ilvl="8">
      <w:lvl w:ilvl="8">
        <w:start w:val="0"/>
        <w:numFmt w:val="decimal"/>
        <w:lvlText w:val=""/>
        <w:lvlJc w:val="left"/>
      </w:lvl>
    </w:lvlOverride>
  </w:num>
  <w:num w:numId="41">
    <w:abstractNumId w:val="30"/>
  </w:num>
  <w:num w:numId="42">
    <w:abstractNumId w:val="33"/>
  </w:num>
  <w:num w:numId="43">
    <w:abstractNumId w:val="2"/>
  </w:num>
  <w:num w:numId="44">
    <w:abstractNumId w:val="1"/>
  </w:num>
  <w:num w:numId="45">
    <w:abstractNumId w:val="37"/>
  </w:num>
</w:numbering>
</file>

<file path=word/settings.xml><?xml version="1.0" encoding="utf-8"?>
<w:settings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defaultTabStop w:val="720"/>
  <w:zoom w:percent="120"/>
  <w:hideSpellingErrors/>
  <w:proofState w:spelling="clean" w:grammar="clean"/>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drawingGridHorizontalSpacing w:val="110"/>
  <w:displayHorizontalDrawingGridEvery w:val="2"/>
  <w:characterSpacingControl w:val="doNotCompress"/>
  <w:hdrShapeDefaults>
    <o:shapedefaults xmlns:o="urn:schemas-microsoft-com:office:office" xmlns:ns1="urn:schemas-microsoft-com:vml" ns1: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710A"/>
    <w:rsid w:val="00000DC5"/>
    <w:rsid w:val="00001AE5"/>
    <w:rsid w:val="00001F09"/>
    <w:rsid w:val="00001F25"/>
    <w:rsid w:val="000040F2"/>
    <w:rsid w:val="0000555A"/>
    <w:rsid w:val="00005602"/>
    <w:rsid w:val="000056B2"/>
    <w:rsid w:val="0000591F"/>
    <w:rsid w:val="000064BD"/>
    <w:rsid w:val="00006996"/>
    <w:rsid w:val="00006DF5"/>
    <w:rsid w:val="0001256E"/>
    <w:rsid w:val="00013D07"/>
    <w:rsid w:val="00014760"/>
    <w:rsid w:val="00014818"/>
    <w:rsid w:val="00017508"/>
    <w:rsid w:val="0002260A"/>
    <w:rsid w:val="00023445"/>
    <w:rsid w:val="00023C4F"/>
    <w:rsid w:val="00024083"/>
    <w:rsid w:val="000247D6"/>
    <w:rsid w:val="00024C56"/>
    <w:rsid w:val="00025C98"/>
    <w:rsid w:val="00027BAB"/>
    <w:rsid w:val="00032810"/>
    <w:rsid w:val="00032C8C"/>
    <w:rsid w:val="00033712"/>
    <w:rsid w:val="000343A5"/>
    <w:rsid w:val="00035D8E"/>
    <w:rsid w:val="00037F17"/>
    <w:rsid w:val="00040B5F"/>
    <w:rsid w:val="0004133A"/>
    <w:rsid w:val="000422EA"/>
    <w:rsid w:val="00045261"/>
    <w:rsid w:val="00045399"/>
    <w:rsid w:val="000467FE"/>
    <w:rsid w:val="00051041"/>
    <w:rsid w:val="000518FC"/>
    <w:rsid w:val="00052AF4"/>
    <w:rsid w:val="00052BEB"/>
    <w:rsid w:val="000531F2"/>
    <w:rsid w:val="00053650"/>
    <w:rsid w:val="0005404F"/>
    <w:rsid w:val="00054693"/>
    <w:rsid w:val="00054BE0"/>
    <w:rsid w:val="0005557F"/>
    <w:rsid w:val="00055954"/>
    <w:rsid w:val="0005602B"/>
    <w:rsid w:val="000578D4"/>
    <w:rsid w:val="0006093D"/>
    <w:rsid w:val="000613FC"/>
    <w:rsid w:val="000617AC"/>
    <w:rsid w:val="000619D7"/>
    <w:rsid w:val="00061FC1"/>
    <w:rsid w:val="00062A35"/>
    <w:rsid w:val="0006380B"/>
    <w:rsid w:val="00064D70"/>
    <w:rsid w:val="00065B78"/>
    <w:rsid w:val="00067D97"/>
    <w:rsid w:val="0007109A"/>
    <w:rsid w:val="0007130C"/>
    <w:rsid w:val="00072C94"/>
    <w:rsid w:val="000742A1"/>
    <w:rsid w:val="00075369"/>
    <w:rsid w:val="000773C7"/>
    <w:rsid w:val="000803CD"/>
    <w:rsid w:val="00080DB1"/>
    <w:rsid w:val="0008190D"/>
    <w:rsid w:val="00084E51"/>
    <w:rsid w:val="0008744E"/>
    <w:rsid w:val="00087EC1"/>
    <w:rsid w:val="00090916"/>
    <w:rsid w:val="00090AF8"/>
    <w:rsid w:val="00091606"/>
    <w:rsid w:val="00092D32"/>
    <w:rsid w:val="000938D1"/>
    <w:rsid w:val="000A04CF"/>
    <w:rsid w:val="000A1205"/>
    <w:rsid w:val="000A15BD"/>
    <w:rsid w:val="000A1BFA"/>
    <w:rsid w:val="000A1FA6"/>
    <w:rsid w:val="000A28BC"/>
    <w:rsid w:val="000A45A0"/>
    <w:rsid w:val="000A4802"/>
    <w:rsid w:val="000B02F6"/>
    <w:rsid w:val="000B05F3"/>
    <w:rsid w:val="000B0EEA"/>
    <w:rsid w:val="000B35E5"/>
    <w:rsid w:val="000B5904"/>
    <w:rsid w:val="000B6646"/>
    <w:rsid w:val="000B7EC9"/>
    <w:rsid w:val="000B7F7D"/>
    <w:rsid w:val="000C395A"/>
    <w:rsid w:val="000C4DAF"/>
    <w:rsid w:val="000C5B36"/>
    <w:rsid w:val="000C709A"/>
    <w:rsid w:val="000C7E1D"/>
    <w:rsid w:val="000D028B"/>
    <w:rsid w:val="000D155D"/>
    <w:rsid w:val="000D17DD"/>
    <w:rsid w:val="000D1CD9"/>
    <w:rsid w:val="000D2DD5"/>
    <w:rsid w:val="000D2FC4"/>
    <w:rsid w:val="000D3692"/>
    <w:rsid w:val="000D3DD6"/>
    <w:rsid w:val="000D409F"/>
    <w:rsid w:val="000D4DBD"/>
    <w:rsid w:val="000D556A"/>
    <w:rsid w:val="000D5D3B"/>
    <w:rsid w:val="000D60A2"/>
    <w:rsid w:val="000D6291"/>
    <w:rsid w:val="000E00D5"/>
    <w:rsid w:val="000E0870"/>
    <w:rsid w:val="000E4461"/>
    <w:rsid w:val="000E4BCD"/>
    <w:rsid w:val="000E578A"/>
    <w:rsid w:val="000E57CC"/>
    <w:rsid w:val="000E5BDD"/>
    <w:rsid w:val="000E6965"/>
    <w:rsid w:val="000F181B"/>
    <w:rsid w:val="000F2A5F"/>
    <w:rsid w:val="000F2DBD"/>
    <w:rsid w:val="000F3196"/>
    <w:rsid w:val="000F3711"/>
    <w:rsid w:val="000F4723"/>
    <w:rsid w:val="000F7280"/>
    <w:rsid w:val="000F738E"/>
    <w:rsid w:val="00102CA4"/>
    <w:rsid w:val="00103FD8"/>
    <w:rsid w:val="00104881"/>
    <w:rsid w:val="00105F0F"/>
    <w:rsid w:val="001076DC"/>
    <w:rsid w:val="00107E24"/>
    <w:rsid w:val="00107F6F"/>
    <w:rsid w:val="00110DDC"/>
    <w:rsid w:val="00110E38"/>
    <w:rsid w:val="00111B29"/>
    <w:rsid w:val="0011226F"/>
    <w:rsid w:val="001127A5"/>
    <w:rsid w:val="00112A76"/>
    <w:rsid w:val="00115326"/>
    <w:rsid w:val="0011537E"/>
    <w:rsid w:val="001163DA"/>
    <w:rsid w:val="00116E2C"/>
    <w:rsid w:val="00117AF9"/>
    <w:rsid w:val="001207C0"/>
    <w:rsid w:val="00121A62"/>
    <w:rsid w:val="00121EA2"/>
    <w:rsid w:val="00122C11"/>
    <w:rsid w:val="00124F2D"/>
    <w:rsid w:val="00125075"/>
    <w:rsid w:val="00125FB1"/>
    <w:rsid w:val="00132386"/>
    <w:rsid w:val="00140A8B"/>
    <w:rsid w:val="00142CD9"/>
    <w:rsid w:val="00143DA3"/>
    <w:rsid w:val="0014623C"/>
    <w:rsid w:val="00151FEA"/>
    <w:rsid w:val="0015251F"/>
    <w:rsid w:val="001547F2"/>
    <w:rsid w:val="0015486F"/>
    <w:rsid w:val="00154AD0"/>
    <w:rsid w:val="001550C1"/>
    <w:rsid w:val="001607EA"/>
    <w:rsid w:val="001618D2"/>
    <w:rsid w:val="00163151"/>
    <w:rsid w:val="001641EE"/>
    <w:rsid w:val="00164AB5"/>
    <w:rsid w:val="0016561B"/>
    <w:rsid w:val="0016583D"/>
    <w:rsid w:val="0016596D"/>
    <w:rsid w:val="001665A6"/>
    <w:rsid w:val="001675C7"/>
    <w:rsid w:val="00170A03"/>
    <w:rsid w:val="00171A47"/>
    <w:rsid w:val="00171C61"/>
    <w:rsid w:val="00175DAE"/>
    <w:rsid w:val="0017637B"/>
    <w:rsid w:val="00177706"/>
    <w:rsid w:val="00180F0B"/>
    <w:rsid w:val="001839E7"/>
    <w:rsid w:val="001847D0"/>
    <w:rsid w:val="0018665D"/>
    <w:rsid w:val="00187965"/>
    <w:rsid w:val="0019241B"/>
    <w:rsid w:val="00192C69"/>
    <w:rsid w:val="0019344C"/>
    <w:rsid w:val="0019450B"/>
    <w:rsid w:val="00194599"/>
    <w:rsid w:val="00195057"/>
    <w:rsid w:val="00197DC6"/>
    <w:rsid w:val="001A0015"/>
    <w:rsid w:val="001A0209"/>
    <w:rsid w:val="001A19DF"/>
    <w:rsid w:val="001A1BD2"/>
    <w:rsid w:val="001A2E43"/>
    <w:rsid w:val="001A41E3"/>
    <w:rsid w:val="001A6B81"/>
    <w:rsid w:val="001A6D86"/>
    <w:rsid w:val="001A736D"/>
    <w:rsid w:val="001A75F3"/>
    <w:rsid w:val="001A79C5"/>
    <w:rsid w:val="001A7D08"/>
    <w:rsid w:val="001B2084"/>
    <w:rsid w:val="001B35B3"/>
    <w:rsid w:val="001B488D"/>
    <w:rsid w:val="001B49DC"/>
    <w:rsid w:val="001B72CA"/>
    <w:rsid w:val="001B7C84"/>
    <w:rsid w:val="001C018D"/>
    <w:rsid w:val="001C0726"/>
    <w:rsid w:val="001C18CD"/>
    <w:rsid w:val="001C1E2E"/>
    <w:rsid w:val="001C4329"/>
    <w:rsid w:val="001C4820"/>
    <w:rsid w:val="001C4C34"/>
    <w:rsid w:val="001C5D1E"/>
    <w:rsid w:val="001D128A"/>
    <w:rsid w:val="001D1403"/>
    <w:rsid w:val="001D3737"/>
    <w:rsid w:val="001D530A"/>
    <w:rsid w:val="001D63DC"/>
    <w:rsid w:val="001D70D4"/>
    <w:rsid w:val="001E0637"/>
    <w:rsid w:val="001E08D8"/>
    <w:rsid w:val="001E22B7"/>
    <w:rsid w:val="001E2F30"/>
    <w:rsid w:val="001E520B"/>
    <w:rsid w:val="001E538A"/>
    <w:rsid w:val="001E5AD5"/>
    <w:rsid w:val="001E6825"/>
    <w:rsid w:val="001E6861"/>
    <w:rsid w:val="001E6F12"/>
    <w:rsid w:val="001E7784"/>
    <w:rsid w:val="001E787B"/>
    <w:rsid w:val="001F0296"/>
    <w:rsid w:val="001F02DD"/>
    <w:rsid w:val="001F084D"/>
    <w:rsid w:val="001F171D"/>
    <w:rsid w:val="001F253B"/>
    <w:rsid w:val="001F367F"/>
    <w:rsid w:val="001F3831"/>
    <w:rsid w:val="001F5355"/>
    <w:rsid w:val="001F5A80"/>
    <w:rsid w:val="001F7FE4"/>
    <w:rsid w:val="00200C91"/>
    <w:rsid w:val="00201127"/>
    <w:rsid w:val="002020E5"/>
    <w:rsid w:val="00203131"/>
    <w:rsid w:val="002042CA"/>
    <w:rsid w:val="0020483D"/>
    <w:rsid w:val="00204A6C"/>
    <w:rsid w:val="00205B49"/>
    <w:rsid w:val="00205BDB"/>
    <w:rsid w:val="00206148"/>
    <w:rsid w:val="00207498"/>
    <w:rsid w:val="00207611"/>
    <w:rsid w:val="00207F67"/>
    <w:rsid w:val="00210FA6"/>
    <w:rsid w:val="00213E60"/>
    <w:rsid w:val="00214109"/>
    <w:rsid w:val="0021415E"/>
    <w:rsid w:val="002158EA"/>
    <w:rsid w:val="00215BF0"/>
    <w:rsid w:val="00215DC5"/>
    <w:rsid w:val="0021761B"/>
    <w:rsid w:val="00220E2F"/>
    <w:rsid w:val="00224AC6"/>
    <w:rsid w:val="00224C1E"/>
    <w:rsid w:val="00225A76"/>
    <w:rsid w:val="00227858"/>
    <w:rsid w:val="00227B3E"/>
    <w:rsid w:val="0023238E"/>
    <w:rsid w:val="0023338C"/>
    <w:rsid w:val="00234DB2"/>
    <w:rsid w:val="00235C4F"/>
    <w:rsid w:val="0023616C"/>
    <w:rsid w:val="0023671B"/>
    <w:rsid w:val="002373CA"/>
    <w:rsid w:val="002377C2"/>
    <w:rsid w:val="00241735"/>
    <w:rsid w:val="002427FC"/>
    <w:rsid w:val="002439DF"/>
    <w:rsid w:val="00243F7E"/>
    <w:rsid w:val="002453D3"/>
    <w:rsid w:val="00245A48"/>
    <w:rsid w:val="00247B01"/>
    <w:rsid w:val="002541B0"/>
    <w:rsid w:val="00254279"/>
    <w:rsid w:val="0025507F"/>
    <w:rsid w:val="00255BDE"/>
    <w:rsid w:val="00257E80"/>
    <w:rsid w:val="00263595"/>
    <w:rsid w:val="00264252"/>
    <w:rsid w:val="00266E1E"/>
    <w:rsid w:val="002672DE"/>
    <w:rsid w:val="002677AD"/>
    <w:rsid w:val="00272484"/>
    <w:rsid w:val="0027354B"/>
    <w:rsid w:val="00275775"/>
    <w:rsid w:val="002800D9"/>
    <w:rsid w:val="00280957"/>
    <w:rsid w:val="00280B78"/>
    <w:rsid w:val="00281843"/>
    <w:rsid w:val="00282A64"/>
    <w:rsid w:val="002833E0"/>
    <w:rsid w:val="002857CB"/>
    <w:rsid w:val="002861CE"/>
    <w:rsid w:val="0028626C"/>
    <w:rsid w:val="00286A5E"/>
    <w:rsid w:val="00287769"/>
    <w:rsid w:val="002878F3"/>
    <w:rsid w:val="00287C36"/>
    <w:rsid w:val="002906DA"/>
    <w:rsid w:val="002925C9"/>
    <w:rsid w:val="0029352F"/>
    <w:rsid w:val="00294C37"/>
    <w:rsid w:val="00295745"/>
    <w:rsid w:val="00295799"/>
    <w:rsid w:val="002A1063"/>
    <w:rsid w:val="002A3422"/>
    <w:rsid w:val="002A4417"/>
    <w:rsid w:val="002A54F8"/>
    <w:rsid w:val="002A670E"/>
    <w:rsid w:val="002B07A7"/>
    <w:rsid w:val="002B11A6"/>
    <w:rsid w:val="002B2855"/>
    <w:rsid w:val="002B2EFA"/>
    <w:rsid w:val="002B5D76"/>
    <w:rsid w:val="002B5F53"/>
    <w:rsid w:val="002B6025"/>
    <w:rsid w:val="002B6776"/>
    <w:rsid w:val="002B7C61"/>
    <w:rsid w:val="002C0131"/>
    <w:rsid w:val="002C09F4"/>
    <w:rsid w:val="002C0D37"/>
    <w:rsid w:val="002C0EE8"/>
    <w:rsid w:val="002C2A8F"/>
    <w:rsid w:val="002C336D"/>
    <w:rsid w:val="002C406C"/>
    <w:rsid w:val="002C6176"/>
    <w:rsid w:val="002C622C"/>
    <w:rsid w:val="002C7A7B"/>
    <w:rsid w:val="002D1357"/>
    <w:rsid w:val="002D38B3"/>
    <w:rsid w:val="002D492C"/>
    <w:rsid w:val="002D52A3"/>
    <w:rsid w:val="002D5475"/>
    <w:rsid w:val="002D59E9"/>
    <w:rsid w:val="002D5F52"/>
    <w:rsid w:val="002D6FC0"/>
    <w:rsid w:val="002D7232"/>
    <w:rsid w:val="002D77B0"/>
    <w:rsid w:val="002E180D"/>
    <w:rsid w:val="002E1849"/>
    <w:rsid w:val="002E1904"/>
    <w:rsid w:val="002E4406"/>
    <w:rsid w:val="002E444E"/>
    <w:rsid w:val="002E5B41"/>
    <w:rsid w:val="002F07FE"/>
    <w:rsid w:val="002F27BF"/>
    <w:rsid w:val="002F2930"/>
    <w:rsid w:val="002F2B6A"/>
    <w:rsid w:val="002F2C23"/>
    <w:rsid w:val="002F4404"/>
    <w:rsid w:val="002F58E7"/>
    <w:rsid w:val="002F6F3B"/>
    <w:rsid w:val="002F7055"/>
    <w:rsid w:val="0030006E"/>
    <w:rsid w:val="00300250"/>
    <w:rsid w:val="00301351"/>
    <w:rsid w:val="00302A4D"/>
    <w:rsid w:val="00303C0F"/>
    <w:rsid w:val="00304BDB"/>
    <w:rsid w:val="00305395"/>
    <w:rsid w:val="00305D63"/>
    <w:rsid w:val="00306215"/>
    <w:rsid w:val="003079C1"/>
    <w:rsid w:val="003115A9"/>
    <w:rsid w:val="003118D0"/>
    <w:rsid w:val="0031242F"/>
    <w:rsid w:val="00312E46"/>
    <w:rsid w:val="00313C8C"/>
    <w:rsid w:val="003147CA"/>
    <w:rsid w:val="00320D98"/>
    <w:rsid w:val="00320F83"/>
    <w:rsid w:val="003234EB"/>
    <w:rsid w:val="003258C9"/>
    <w:rsid w:val="003261C2"/>
    <w:rsid w:val="003274F9"/>
    <w:rsid w:val="00330262"/>
    <w:rsid w:val="0033082A"/>
    <w:rsid w:val="00331BD4"/>
    <w:rsid w:val="00332434"/>
    <w:rsid w:val="00332AE2"/>
    <w:rsid w:val="0033306A"/>
    <w:rsid w:val="003335E6"/>
    <w:rsid w:val="00335A2C"/>
    <w:rsid w:val="0033604E"/>
    <w:rsid w:val="00340033"/>
    <w:rsid w:val="00340E1A"/>
    <w:rsid w:val="00341848"/>
    <w:rsid w:val="00343058"/>
    <w:rsid w:val="003434E2"/>
    <w:rsid w:val="0034446A"/>
    <w:rsid w:val="00344480"/>
    <w:rsid w:val="0034516D"/>
    <w:rsid w:val="00346D3C"/>
    <w:rsid w:val="003476A6"/>
    <w:rsid w:val="00347BF6"/>
    <w:rsid w:val="00347F8E"/>
    <w:rsid w:val="003503AB"/>
    <w:rsid w:val="00351F7A"/>
    <w:rsid w:val="003531FB"/>
    <w:rsid w:val="00353C36"/>
    <w:rsid w:val="003544AE"/>
    <w:rsid w:val="00354993"/>
    <w:rsid w:val="00354AF6"/>
    <w:rsid w:val="003560A8"/>
    <w:rsid w:val="0035615A"/>
    <w:rsid w:val="003562CA"/>
    <w:rsid w:val="003563AA"/>
    <w:rsid w:val="00357586"/>
    <w:rsid w:val="00357D01"/>
    <w:rsid w:val="00370254"/>
    <w:rsid w:val="00374A3B"/>
    <w:rsid w:val="00375484"/>
    <w:rsid w:val="003754EF"/>
    <w:rsid w:val="003762DB"/>
    <w:rsid w:val="00376A3F"/>
    <w:rsid w:val="00376F81"/>
    <w:rsid w:val="00380081"/>
    <w:rsid w:val="00383425"/>
    <w:rsid w:val="00383C63"/>
    <w:rsid w:val="00384EBE"/>
    <w:rsid w:val="00385D91"/>
    <w:rsid w:val="00386CFA"/>
    <w:rsid w:val="00386D7C"/>
    <w:rsid w:val="003877C5"/>
    <w:rsid w:val="00387BD6"/>
    <w:rsid w:val="00392588"/>
    <w:rsid w:val="00393576"/>
    <w:rsid w:val="003937C1"/>
    <w:rsid w:val="00393B17"/>
    <w:rsid w:val="00394DA5"/>
    <w:rsid w:val="003955B6"/>
    <w:rsid w:val="00396346"/>
    <w:rsid w:val="003965D8"/>
    <w:rsid w:val="00396FDE"/>
    <w:rsid w:val="003979CA"/>
    <w:rsid w:val="00397AF6"/>
    <w:rsid w:val="003A2F34"/>
    <w:rsid w:val="003A3591"/>
    <w:rsid w:val="003A363D"/>
    <w:rsid w:val="003A4DCA"/>
    <w:rsid w:val="003A57B7"/>
    <w:rsid w:val="003A6EB1"/>
    <w:rsid w:val="003A7ABD"/>
    <w:rsid w:val="003B070C"/>
    <w:rsid w:val="003B0794"/>
    <w:rsid w:val="003B18DF"/>
    <w:rsid w:val="003B1EC2"/>
    <w:rsid w:val="003B2C95"/>
    <w:rsid w:val="003B4386"/>
    <w:rsid w:val="003B5162"/>
    <w:rsid w:val="003B669E"/>
    <w:rsid w:val="003B68D7"/>
    <w:rsid w:val="003B6C96"/>
    <w:rsid w:val="003B6EDD"/>
    <w:rsid w:val="003C0A2C"/>
    <w:rsid w:val="003C0DA3"/>
    <w:rsid w:val="003C2EC9"/>
    <w:rsid w:val="003C2F01"/>
    <w:rsid w:val="003C3F5D"/>
    <w:rsid w:val="003C4D65"/>
    <w:rsid w:val="003C6EC0"/>
    <w:rsid w:val="003C79BC"/>
    <w:rsid w:val="003D1B43"/>
    <w:rsid w:val="003D48D8"/>
    <w:rsid w:val="003D503F"/>
    <w:rsid w:val="003D57E1"/>
    <w:rsid w:val="003D6A36"/>
    <w:rsid w:val="003D7088"/>
    <w:rsid w:val="003E40F9"/>
    <w:rsid w:val="003E4C7C"/>
    <w:rsid w:val="003E5089"/>
    <w:rsid w:val="003E5475"/>
    <w:rsid w:val="003E5761"/>
    <w:rsid w:val="003F1031"/>
    <w:rsid w:val="003F1855"/>
    <w:rsid w:val="003F1B2A"/>
    <w:rsid w:val="003F33B5"/>
    <w:rsid w:val="003F4D61"/>
    <w:rsid w:val="003F5941"/>
    <w:rsid w:val="003F5A40"/>
    <w:rsid w:val="003F5DD6"/>
    <w:rsid w:val="003F76C8"/>
    <w:rsid w:val="00400B3B"/>
    <w:rsid w:val="00402608"/>
    <w:rsid w:val="004033EB"/>
    <w:rsid w:val="00403F44"/>
    <w:rsid w:val="00404335"/>
    <w:rsid w:val="00406210"/>
    <w:rsid w:val="004063D0"/>
    <w:rsid w:val="004070F0"/>
    <w:rsid w:val="004100AC"/>
    <w:rsid w:val="0041021C"/>
    <w:rsid w:val="00410262"/>
    <w:rsid w:val="004148E7"/>
    <w:rsid w:val="004156E2"/>
    <w:rsid w:val="00417361"/>
    <w:rsid w:val="004179AE"/>
    <w:rsid w:val="00417C15"/>
    <w:rsid w:val="00417F57"/>
    <w:rsid w:val="004205B5"/>
    <w:rsid w:val="00420740"/>
    <w:rsid w:val="00422EAA"/>
    <w:rsid w:val="004233BE"/>
    <w:rsid w:val="00423B5A"/>
    <w:rsid w:val="00424F1A"/>
    <w:rsid w:val="00426E55"/>
    <w:rsid w:val="0042751C"/>
    <w:rsid w:val="00427EE5"/>
    <w:rsid w:val="00427FBB"/>
    <w:rsid w:val="00435168"/>
    <w:rsid w:val="00435EAA"/>
    <w:rsid w:val="00437B56"/>
    <w:rsid w:val="00441504"/>
    <w:rsid w:val="00442C8B"/>
    <w:rsid w:val="00443280"/>
    <w:rsid w:val="004432E5"/>
    <w:rsid w:val="00443EB1"/>
    <w:rsid w:val="00444B00"/>
    <w:rsid w:val="00446516"/>
    <w:rsid w:val="00450AC5"/>
    <w:rsid w:val="00451630"/>
    <w:rsid w:val="00451F52"/>
    <w:rsid w:val="0045236A"/>
    <w:rsid w:val="0045285D"/>
    <w:rsid w:val="0045327D"/>
    <w:rsid w:val="0045510C"/>
    <w:rsid w:val="0045521E"/>
    <w:rsid w:val="00455444"/>
    <w:rsid w:val="00456BA5"/>
    <w:rsid w:val="00457618"/>
    <w:rsid w:val="004609BA"/>
    <w:rsid w:val="00460E79"/>
    <w:rsid w:val="004660BC"/>
    <w:rsid w:val="0046793B"/>
    <w:rsid w:val="004720F8"/>
    <w:rsid w:val="004721A6"/>
    <w:rsid w:val="0047357A"/>
    <w:rsid w:val="00473FBA"/>
    <w:rsid w:val="004743F5"/>
    <w:rsid w:val="00475B38"/>
    <w:rsid w:val="0047609D"/>
    <w:rsid w:val="00476C97"/>
    <w:rsid w:val="00476E96"/>
    <w:rsid w:val="00477810"/>
    <w:rsid w:val="00477AAC"/>
    <w:rsid w:val="0048174D"/>
    <w:rsid w:val="0048273A"/>
    <w:rsid w:val="00484A4A"/>
    <w:rsid w:val="0048600A"/>
    <w:rsid w:val="004862D8"/>
    <w:rsid w:val="004868E6"/>
    <w:rsid w:val="00486922"/>
    <w:rsid w:val="00487DBA"/>
    <w:rsid w:val="004927AB"/>
    <w:rsid w:val="00493F63"/>
    <w:rsid w:val="004948B0"/>
    <w:rsid w:val="0049493F"/>
    <w:rsid w:val="004951B9"/>
    <w:rsid w:val="004974F4"/>
    <w:rsid w:val="004A3EE5"/>
    <w:rsid w:val="004A4B66"/>
    <w:rsid w:val="004A4D4B"/>
    <w:rsid w:val="004A4EFD"/>
    <w:rsid w:val="004B03B6"/>
    <w:rsid w:val="004B099C"/>
    <w:rsid w:val="004B17B4"/>
    <w:rsid w:val="004B193E"/>
    <w:rsid w:val="004B262B"/>
    <w:rsid w:val="004B3561"/>
    <w:rsid w:val="004B59E3"/>
    <w:rsid w:val="004C0846"/>
    <w:rsid w:val="004C10DF"/>
    <w:rsid w:val="004C22FB"/>
    <w:rsid w:val="004C2458"/>
    <w:rsid w:val="004C30D3"/>
    <w:rsid w:val="004C3341"/>
    <w:rsid w:val="004C3496"/>
    <w:rsid w:val="004C3ED1"/>
    <w:rsid w:val="004C4EC1"/>
    <w:rsid w:val="004C520E"/>
    <w:rsid w:val="004C5E11"/>
    <w:rsid w:val="004C6C31"/>
    <w:rsid w:val="004C7402"/>
    <w:rsid w:val="004C7603"/>
    <w:rsid w:val="004D0389"/>
    <w:rsid w:val="004D0FED"/>
    <w:rsid w:val="004D220E"/>
    <w:rsid w:val="004D22E2"/>
    <w:rsid w:val="004D367F"/>
    <w:rsid w:val="004D36CD"/>
    <w:rsid w:val="004D3E7C"/>
    <w:rsid w:val="004D4031"/>
    <w:rsid w:val="004D4801"/>
    <w:rsid w:val="004D4B49"/>
    <w:rsid w:val="004D60D8"/>
    <w:rsid w:val="004D6E53"/>
    <w:rsid w:val="004D7153"/>
    <w:rsid w:val="004D78A5"/>
    <w:rsid w:val="004D7D65"/>
    <w:rsid w:val="004E0411"/>
    <w:rsid w:val="004E1A26"/>
    <w:rsid w:val="004E1E88"/>
    <w:rsid w:val="004E2825"/>
    <w:rsid w:val="004E29B4"/>
    <w:rsid w:val="004E2CFA"/>
    <w:rsid w:val="004E3623"/>
    <w:rsid w:val="004E41D2"/>
    <w:rsid w:val="004E4FCE"/>
    <w:rsid w:val="004E55D2"/>
    <w:rsid w:val="004E5E01"/>
    <w:rsid w:val="004E6876"/>
    <w:rsid w:val="004E6A35"/>
    <w:rsid w:val="004F07EF"/>
    <w:rsid w:val="004F1122"/>
    <w:rsid w:val="004F1198"/>
    <w:rsid w:val="004F1F17"/>
    <w:rsid w:val="004F3D76"/>
    <w:rsid w:val="004F4E5D"/>
    <w:rsid w:val="004F52D5"/>
    <w:rsid w:val="0050390D"/>
    <w:rsid w:val="00503DDF"/>
    <w:rsid w:val="00503F0A"/>
    <w:rsid w:val="00505381"/>
    <w:rsid w:val="00505708"/>
    <w:rsid w:val="00506C4A"/>
    <w:rsid w:val="00507DF9"/>
    <w:rsid w:val="00510802"/>
    <w:rsid w:val="00511E12"/>
    <w:rsid w:val="005138B8"/>
    <w:rsid w:val="0051463B"/>
    <w:rsid w:val="00515300"/>
    <w:rsid w:val="00515445"/>
    <w:rsid w:val="00515A93"/>
    <w:rsid w:val="005160E1"/>
    <w:rsid w:val="00516F70"/>
    <w:rsid w:val="005201AA"/>
    <w:rsid w:val="00520308"/>
    <w:rsid w:val="00523F2A"/>
    <w:rsid w:val="00524652"/>
    <w:rsid w:val="00525715"/>
    <w:rsid w:val="00525BF8"/>
    <w:rsid w:val="005268A8"/>
    <w:rsid w:val="00530D7C"/>
    <w:rsid w:val="00530E2D"/>
    <w:rsid w:val="00531BE2"/>
    <w:rsid w:val="00531F7D"/>
    <w:rsid w:val="005326D7"/>
    <w:rsid w:val="00533EDF"/>
    <w:rsid w:val="00534624"/>
    <w:rsid w:val="0053469A"/>
    <w:rsid w:val="0053483E"/>
    <w:rsid w:val="005415BE"/>
    <w:rsid w:val="00541CF6"/>
    <w:rsid w:val="00543F94"/>
    <w:rsid w:val="005455F6"/>
    <w:rsid w:val="00545975"/>
    <w:rsid w:val="005462D1"/>
    <w:rsid w:val="00550963"/>
    <w:rsid w:val="00551B7B"/>
    <w:rsid w:val="00552203"/>
    <w:rsid w:val="005525E6"/>
    <w:rsid w:val="00552FB9"/>
    <w:rsid w:val="00554558"/>
    <w:rsid w:val="00554B16"/>
    <w:rsid w:val="00555A08"/>
    <w:rsid w:val="0055662D"/>
    <w:rsid w:val="00556681"/>
    <w:rsid w:val="005572FD"/>
    <w:rsid w:val="005576C5"/>
    <w:rsid w:val="005610F9"/>
    <w:rsid w:val="00561ED8"/>
    <w:rsid w:val="00562118"/>
    <w:rsid w:val="00562648"/>
    <w:rsid w:val="005628C0"/>
    <w:rsid w:val="0056382B"/>
    <w:rsid w:val="00563F3C"/>
    <w:rsid w:val="005674E5"/>
    <w:rsid w:val="00567539"/>
    <w:rsid w:val="00567E98"/>
    <w:rsid w:val="005707A5"/>
    <w:rsid w:val="00571C03"/>
    <w:rsid w:val="00572112"/>
    <w:rsid w:val="00574A1F"/>
    <w:rsid w:val="00574C6B"/>
    <w:rsid w:val="00574FFD"/>
    <w:rsid w:val="0057588A"/>
    <w:rsid w:val="00575E0C"/>
    <w:rsid w:val="00577AD8"/>
    <w:rsid w:val="00577EAF"/>
    <w:rsid w:val="005816E0"/>
    <w:rsid w:val="00582569"/>
    <w:rsid w:val="00582F42"/>
    <w:rsid w:val="00584349"/>
    <w:rsid w:val="0058790E"/>
    <w:rsid w:val="005903BB"/>
    <w:rsid w:val="00590CD6"/>
    <w:rsid w:val="005919AF"/>
    <w:rsid w:val="005921DE"/>
    <w:rsid w:val="0059311C"/>
    <w:rsid w:val="00593673"/>
    <w:rsid w:val="00594A2B"/>
    <w:rsid w:val="00596C74"/>
    <w:rsid w:val="005979F3"/>
    <w:rsid w:val="005A072A"/>
    <w:rsid w:val="005A164D"/>
    <w:rsid w:val="005A1851"/>
    <w:rsid w:val="005A4B59"/>
    <w:rsid w:val="005A5283"/>
    <w:rsid w:val="005A5F11"/>
    <w:rsid w:val="005B07A7"/>
    <w:rsid w:val="005B0EA1"/>
    <w:rsid w:val="005B1377"/>
    <w:rsid w:val="005B2571"/>
    <w:rsid w:val="005B2974"/>
    <w:rsid w:val="005B41FC"/>
    <w:rsid w:val="005B4AF5"/>
    <w:rsid w:val="005B63D2"/>
    <w:rsid w:val="005B6A32"/>
    <w:rsid w:val="005B7447"/>
    <w:rsid w:val="005B7E50"/>
    <w:rsid w:val="005B7E9B"/>
    <w:rsid w:val="005C0703"/>
    <w:rsid w:val="005C0C5D"/>
    <w:rsid w:val="005C2C22"/>
    <w:rsid w:val="005C2F67"/>
    <w:rsid w:val="005C4893"/>
    <w:rsid w:val="005C4AD2"/>
    <w:rsid w:val="005C51D7"/>
    <w:rsid w:val="005C58F0"/>
    <w:rsid w:val="005C5E5E"/>
    <w:rsid w:val="005C67CA"/>
    <w:rsid w:val="005C6C55"/>
    <w:rsid w:val="005C6CFB"/>
    <w:rsid w:val="005C7589"/>
    <w:rsid w:val="005C7606"/>
    <w:rsid w:val="005D1535"/>
    <w:rsid w:val="005D18C3"/>
    <w:rsid w:val="005D1E07"/>
    <w:rsid w:val="005D3CBE"/>
    <w:rsid w:val="005D4198"/>
    <w:rsid w:val="005D4CFA"/>
    <w:rsid w:val="005D6D2A"/>
    <w:rsid w:val="005E00CD"/>
    <w:rsid w:val="005E0272"/>
    <w:rsid w:val="005E1BD9"/>
    <w:rsid w:val="005E275F"/>
    <w:rsid w:val="005E4B51"/>
    <w:rsid w:val="005E500A"/>
    <w:rsid w:val="005E5059"/>
    <w:rsid w:val="005E5629"/>
    <w:rsid w:val="005E5D4A"/>
    <w:rsid w:val="005E6422"/>
    <w:rsid w:val="005E6C29"/>
    <w:rsid w:val="005E755C"/>
    <w:rsid w:val="005E759D"/>
    <w:rsid w:val="005F09E0"/>
    <w:rsid w:val="005F0D78"/>
    <w:rsid w:val="005F1D5E"/>
    <w:rsid w:val="005F2E31"/>
    <w:rsid w:val="005F48F5"/>
    <w:rsid w:val="005F4A85"/>
    <w:rsid w:val="005F4D7E"/>
    <w:rsid w:val="005F58DB"/>
    <w:rsid w:val="005F6772"/>
    <w:rsid w:val="005F6AE5"/>
    <w:rsid w:val="005F6BBD"/>
    <w:rsid w:val="00602F7F"/>
    <w:rsid w:val="0060485C"/>
    <w:rsid w:val="00605657"/>
    <w:rsid w:val="00605F54"/>
    <w:rsid w:val="00606C5C"/>
    <w:rsid w:val="0060744E"/>
    <w:rsid w:val="00611099"/>
    <w:rsid w:val="00612BDE"/>
    <w:rsid w:val="00614887"/>
    <w:rsid w:val="0061582B"/>
    <w:rsid w:val="006171BE"/>
    <w:rsid w:val="0061774A"/>
    <w:rsid w:val="00620276"/>
    <w:rsid w:val="0062079C"/>
    <w:rsid w:val="0062088E"/>
    <w:rsid w:val="00621DE9"/>
    <w:rsid w:val="00622143"/>
    <w:rsid w:val="006241EC"/>
    <w:rsid w:val="00624355"/>
    <w:rsid w:val="00626B7C"/>
    <w:rsid w:val="006307FA"/>
    <w:rsid w:val="006326FF"/>
    <w:rsid w:val="006329FC"/>
    <w:rsid w:val="00632DFA"/>
    <w:rsid w:val="00634416"/>
    <w:rsid w:val="00636495"/>
    <w:rsid w:val="006408B1"/>
    <w:rsid w:val="006414A1"/>
    <w:rsid w:val="006433EC"/>
    <w:rsid w:val="00644093"/>
    <w:rsid w:val="006466E7"/>
    <w:rsid w:val="00646847"/>
    <w:rsid w:val="00646CFD"/>
    <w:rsid w:val="00647D9C"/>
    <w:rsid w:val="00650830"/>
    <w:rsid w:val="00650AFD"/>
    <w:rsid w:val="00651139"/>
    <w:rsid w:val="00651232"/>
    <w:rsid w:val="006512D8"/>
    <w:rsid w:val="00654036"/>
    <w:rsid w:val="006540A0"/>
    <w:rsid w:val="006540C1"/>
    <w:rsid w:val="00654370"/>
    <w:rsid w:val="00654569"/>
    <w:rsid w:val="00654ADE"/>
    <w:rsid w:val="00654C64"/>
    <w:rsid w:val="006551E4"/>
    <w:rsid w:val="00655E42"/>
    <w:rsid w:val="00656167"/>
    <w:rsid w:val="00656877"/>
    <w:rsid w:val="00657021"/>
    <w:rsid w:val="00657157"/>
    <w:rsid w:val="00657773"/>
    <w:rsid w:val="00657C2B"/>
    <w:rsid w:val="00660648"/>
    <w:rsid w:val="00660A0F"/>
    <w:rsid w:val="00662BDA"/>
    <w:rsid w:val="00663E2F"/>
    <w:rsid w:val="006641E6"/>
    <w:rsid w:val="006642B0"/>
    <w:rsid w:val="006645D7"/>
    <w:rsid w:val="00665B46"/>
    <w:rsid w:val="00665C79"/>
    <w:rsid w:val="006708A0"/>
    <w:rsid w:val="00670AC7"/>
    <w:rsid w:val="00671688"/>
    <w:rsid w:val="00672216"/>
    <w:rsid w:val="006728F8"/>
    <w:rsid w:val="00672DD2"/>
    <w:rsid w:val="006737B7"/>
    <w:rsid w:val="00675C39"/>
    <w:rsid w:val="00680318"/>
    <w:rsid w:val="00680612"/>
    <w:rsid w:val="00681816"/>
    <w:rsid w:val="00681DA7"/>
    <w:rsid w:val="0068455C"/>
    <w:rsid w:val="00684A60"/>
    <w:rsid w:val="00684F86"/>
    <w:rsid w:val="00687E98"/>
    <w:rsid w:val="00690711"/>
    <w:rsid w:val="00691297"/>
    <w:rsid w:val="00691FE4"/>
    <w:rsid w:val="006924C1"/>
    <w:rsid w:val="00693050"/>
    <w:rsid w:val="00693397"/>
    <w:rsid w:val="006935C1"/>
    <w:rsid w:val="00696EBE"/>
    <w:rsid w:val="00696F1B"/>
    <w:rsid w:val="00697DA0"/>
    <w:rsid w:val="006A0CBF"/>
    <w:rsid w:val="006A1AD1"/>
    <w:rsid w:val="006A68FC"/>
    <w:rsid w:val="006A6CBF"/>
    <w:rsid w:val="006A7CCD"/>
    <w:rsid w:val="006A7FDD"/>
    <w:rsid w:val="006B0B31"/>
    <w:rsid w:val="006B12C0"/>
    <w:rsid w:val="006B135D"/>
    <w:rsid w:val="006B469E"/>
    <w:rsid w:val="006C5E42"/>
    <w:rsid w:val="006C60FD"/>
    <w:rsid w:val="006C777A"/>
    <w:rsid w:val="006D00B0"/>
    <w:rsid w:val="006D02DA"/>
    <w:rsid w:val="006D2792"/>
    <w:rsid w:val="006D4468"/>
    <w:rsid w:val="006D4571"/>
    <w:rsid w:val="006D6AC9"/>
    <w:rsid w:val="006D717E"/>
    <w:rsid w:val="006E161F"/>
    <w:rsid w:val="006E180F"/>
    <w:rsid w:val="006E183D"/>
    <w:rsid w:val="006E1BE3"/>
    <w:rsid w:val="006E1D88"/>
    <w:rsid w:val="006E347B"/>
    <w:rsid w:val="006E4902"/>
    <w:rsid w:val="006E5BA9"/>
    <w:rsid w:val="006E5C61"/>
    <w:rsid w:val="006E7738"/>
    <w:rsid w:val="006F101F"/>
    <w:rsid w:val="006F37FE"/>
    <w:rsid w:val="006F5CFF"/>
    <w:rsid w:val="006F63FF"/>
    <w:rsid w:val="006F7307"/>
    <w:rsid w:val="006F79BE"/>
    <w:rsid w:val="00702D55"/>
    <w:rsid w:val="00703934"/>
    <w:rsid w:val="00704CF4"/>
    <w:rsid w:val="00705234"/>
    <w:rsid w:val="00705476"/>
    <w:rsid w:val="007057D9"/>
    <w:rsid w:val="0070599A"/>
    <w:rsid w:val="00705FB9"/>
    <w:rsid w:val="00706E68"/>
    <w:rsid w:val="00707B55"/>
    <w:rsid w:val="00707D36"/>
    <w:rsid w:val="00711AC5"/>
    <w:rsid w:val="00712B78"/>
    <w:rsid w:val="00713617"/>
    <w:rsid w:val="0071437F"/>
    <w:rsid w:val="007149B6"/>
    <w:rsid w:val="00716619"/>
    <w:rsid w:val="00716BFF"/>
    <w:rsid w:val="00717875"/>
    <w:rsid w:val="0072086E"/>
    <w:rsid w:val="00722E6C"/>
    <w:rsid w:val="0072352B"/>
    <w:rsid w:val="0072548C"/>
    <w:rsid w:val="00725495"/>
    <w:rsid w:val="0073025F"/>
    <w:rsid w:val="00730E9C"/>
    <w:rsid w:val="00730F77"/>
    <w:rsid w:val="00731AF3"/>
    <w:rsid w:val="0073376D"/>
    <w:rsid w:val="00733FE8"/>
    <w:rsid w:val="00734E27"/>
    <w:rsid w:val="00734E45"/>
    <w:rsid w:val="007353B6"/>
    <w:rsid w:val="00735812"/>
    <w:rsid w:val="00735E31"/>
    <w:rsid w:val="007379C1"/>
    <w:rsid w:val="00737AE5"/>
    <w:rsid w:val="00743655"/>
    <w:rsid w:val="00743B25"/>
    <w:rsid w:val="00743F83"/>
    <w:rsid w:val="00744FB9"/>
    <w:rsid w:val="00747EE0"/>
    <w:rsid w:val="007524F1"/>
    <w:rsid w:val="00752889"/>
    <w:rsid w:val="00754403"/>
    <w:rsid w:val="00757467"/>
    <w:rsid w:val="00757666"/>
    <w:rsid w:val="0075794B"/>
    <w:rsid w:val="0075795F"/>
    <w:rsid w:val="007603A0"/>
    <w:rsid w:val="007604C2"/>
    <w:rsid w:val="00761656"/>
    <w:rsid w:val="007620BC"/>
    <w:rsid w:val="00763A7C"/>
    <w:rsid w:val="00766A71"/>
    <w:rsid w:val="007678A3"/>
    <w:rsid w:val="00772213"/>
    <w:rsid w:val="00772680"/>
    <w:rsid w:val="00774441"/>
    <w:rsid w:val="007745E1"/>
    <w:rsid w:val="00774B0D"/>
    <w:rsid w:val="00774B72"/>
    <w:rsid w:val="00774C09"/>
    <w:rsid w:val="0077548A"/>
    <w:rsid w:val="00775B09"/>
    <w:rsid w:val="0077632B"/>
    <w:rsid w:val="00776B5D"/>
    <w:rsid w:val="0077708F"/>
    <w:rsid w:val="007803B4"/>
    <w:rsid w:val="0078198D"/>
    <w:rsid w:val="007844B3"/>
    <w:rsid w:val="00784B08"/>
    <w:rsid w:val="00787874"/>
    <w:rsid w:val="00790BDD"/>
    <w:rsid w:val="00791CF7"/>
    <w:rsid w:val="00791F4B"/>
    <w:rsid w:val="007935E7"/>
    <w:rsid w:val="00793B25"/>
    <w:rsid w:val="00796748"/>
    <w:rsid w:val="00796E9A"/>
    <w:rsid w:val="00797341"/>
    <w:rsid w:val="007A046E"/>
    <w:rsid w:val="007A1586"/>
    <w:rsid w:val="007A23B4"/>
    <w:rsid w:val="007A2FB8"/>
    <w:rsid w:val="007A388B"/>
    <w:rsid w:val="007A4025"/>
    <w:rsid w:val="007A5184"/>
    <w:rsid w:val="007A69DD"/>
    <w:rsid w:val="007A6BD9"/>
    <w:rsid w:val="007B0B16"/>
    <w:rsid w:val="007B1CD5"/>
    <w:rsid w:val="007B20FC"/>
    <w:rsid w:val="007B2BFB"/>
    <w:rsid w:val="007B3E43"/>
    <w:rsid w:val="007B5164"/>
    <w:rsid w:val="007B5D55"/>
    <w:rsid w:val="007B6289"/>
    <w:rsid w:val="007B7173"/>
    <w:rsid w:val="007B72D2"/>
    <w:rsid w:val="007B7B4C"/>
    <w:rsid w:val="007B7F5E"/>
    <w:rsid w:val="007C1D4D"/>
    <w:rsid w:val="007C20BA"/>
    <w:rsid w:val="007C391D"/>
    <w:rsid w:val="007C4AD2"/>
    <w:rsid w:val="007C6388"/>
    <w:rsid w:val="007C6BC3"/>
    <w:rsid w:val="007C7539"/>
    <w:rsid w:val="007C7854"/>
    <w:rsid w:val="007D19B8"/>
    <w:rsid w:val="007D30AB"/>
    <w:rsid w:val="007D3F94"/>
    <w:rsid w:val="007D73EA"/>
    <w:rsid w:val="007D7A00"/>
    <w:rsid w:val="007E0404"/>
    <w:rsid w:val="007E14C2"/>
    <w:rsid w:val="007E17C1"/>
    <w:rsid w:val="007E3B65"/>
    <w:rsid w:val="007E4C69"/>
    <w:rsid w:val="007E67CF"/>
    <w:rsid w:val="007E7295"/>
    <w:rsid w:val="007E7F47"/>
    <w:rsid w:val="007F08CB"/>
    <w:rsid w:val="007F2877"/>
    <w:rsid w:val="007F347B"/>
    <w:rsid w:val="007F3B85"/>
    <w:rsid w:val="007F4C9A"/>
    <w:rsid w:val="007F62F6"/>
    <w:rsid w:val="007F6F36"/>
    <w:rsid w:val="008009EF"/>
    <w:rsid w:val="0080239B"/>
    <w:rsid w:val="00803262"/>
    <w:rsid w:val="00804E35"/>
    <w:rsid w:val="00805790"/>
    <w:rsid w:val="0080629C"/>
    <w:rsid w:val="00807B57"/>
    <w:rsid w:val="00807FF7"/>
    <w:rsid w:val="00810618"/>
    <w:rsid w:val="0081211E"/>
    <w:rsid w:val="00813E3F"/>
    <w:rsid w:val="0081642D"/>
    <w:rsid w:val="0082105A"/>
    <w:rsid w:val="00821993"/>
    <w:rsid w:val="00821DB4"/>
    <w:rsid w:val="008220C4"/>
    <w:rsid w:val="00822F8F"/>
    <w:rsid w:val="008238D2"/>
    <w:rsid w:val="00830243"/>
    <w:rsid w:val="00830CBC"/>
    <w:rsid w:val="00831EE4"/>
    <w:rsid w:val="0083221E"/>
    <w:rsid w:val="008335CD"/>
    <w:rsid w:val="00833D86"/>
    <w:rsid w:val="00834EE2"/>
    <w:rsid w:val="0083643D"/>
    <w:rsid w:val="0084123C"/>
    <w:rsid w:val="008420DE"/>
    <w:rsid w:val="0084285B"/>
    <w:rsid w:val="00842D03"/>
    <w:rsid w:val="00845B14"/>
    <w:rsid w:val="00845B2A"/>
    <w:rsid w:val="00846889"/>
    <w:rsid w:val="00846954"/>
    <w:rsid w:val="008518BF"/>
    <w:rsid w:val="008519E9"/>
    <w:rsid w:val="00852B09"/>
    <w:rsid w:val="00852DF5"/>
    <w:rsid w:val="00853CEF"/>
    <w:rsid w:val="00853E9A"/>
    <w:rsid w:val="008546D3"/>
    <w:rsid w:val="008551E3"/>
    <w:rsid w:val="008562DD"/>
    <w:rsid w:val="00856776"/>
    <w:rsid w:val="008601C9"/>
    <w:rsid w:val="008605C3"/>
    <w:rsid w:val="00860886"/>
    <w:rsid w:val="008613C2"/>
    <w:rsid w:val="008616FA"/>
    <w:rsid w:val="008628BD"/>
    <w:rsid w:val="0086328E"/>
    <w:rsid w:val="00863692"/>
    <w:rsid w:val="008651FB"/>
    <w:rsid w:val="00865620"/>
    <w:rsid w:val="00865804"/>
    <w:rsid w:val="008658CB"/>
    <w:rsid w:val="00865A96"/>
    <w:rsid w:val="00870588"/>
    <w:rsid w:val="0087268A"/>
    <w:rsid w:val="008736F5"/>
    <w:rsid w:val="008749C0"/>
    <w:rsid w:val="00875115"/>
    <w:rsid w:val="00875173"/>
    <w:rsid w:val="0087584F"/>
    <w:rsid w:val="008762A0"/>
    <w:rsid w:val="0087696D"/>
    <w:rsid w:val="00876F83"/>
    <w:rsid w:val="00877513"/>
    <w:rsid w:val="00877A8D"/>
    <w:rsid w:val="00880C49"/>
    <w:rsid w:val="00882F28"/>
    <w:rsid w:val="00883572"/>
    <w:rsid w:val="00883620"/>
    <w:rsid w:val="00886167"/>
    <w:rsid w:val="008869A5"/>
    <w:rsid w:val="0088775E"/>
    <w:rsid w:val="0088795E"/>
    <w:rsid w:val="0089256F"/>
    <w:rsid w:val="00892612"/>
    <w:rsid w:val="00892654"/>
    <w:rsid w:val="008928A2"/>
    <w:rsid w:val="00893843"/>
    <w:rsid w:val="00893BCA"/>
    <w:rsid w:val="0089487A"/>
    <w:rsid w:val="00896CC8"/>
    <w:rsid w:val="008A0896"/>
    <w:rsid w:val="008A0E77"/>
    <w:rsid w:val="008A16A0"/>
    <w:rsid w:val="008A1DFA"/>
    <w:rsid w:val="008A1F88"/>
    <w:rsid w:val="008A2601"/>
    <w:rsid w:val="008A41E3"/>
    <w:rsid w:val="008A4AFB"/>
    <w:rsid w:val="008A5657"/>
    <w:rsid w:val="008A5D4C"/>
    <w:rsid w:val="008A6C32"/>
    <w:rsid w:val="008B075C"/>
    <w:rsid w:val="008B22E6"/>
    <w:rsid w:val="008B2622"/>
    <w:rsid w:val="008B382C"/>
    <w:rsid w:val="008B3E0A"/>
    <w:rsid w:val="008B42AD"/>
    <w:rsid w:val="008B4D45"/>
    <w:rsid w:val="008B6EC1"/>
    <w:rsid w:val="008B713D"/>
    <w:rsid w:val="008B7389"/>
    <w:rsid w:val="008B7762"/>
    <w:rsid w:val="008B7916"/>
    <w:rsid w:val="008B7B64"/>
    <w:rsid w:val="008C1390"/>
    <w:rsid w:val="008C2246"/>
    <w:rsid w:val="008C5F56"/>
    <w:rsid w:val="008C70AF"/>
    <w:rsid w:val="008C768F"/>
    <w:rsid w:val="008D02B1"/>
    <w:rsid w:val="008D0769"/>
    <w:rsid w:val="008D0C84"/>
    <w:rsid w:val="008D1F82"/>
    <w:rsid w:val="008D25B1"/>
    <w:rsid w:val="008D3EF6"/>
    <w:rsid w:val="008D4435"/>
    <w:rsid w:val="008D6630"/>
    <w:rsid w:val="008E04D3"/>
    <w:rsid w:val="008E093E"/>
    <w:rsid w:val="008E0A1A"/>
    <w:rsid w:val="008E279A"/>
    <w:rsid w:val="008E4256"/>
    <w:rsid w:val="008E508E"/>
    <w:rsid w:val="008E5667"/>
    <w:rsid w:val="008E5FFE"/>
    <w:rsid w:val="008E7BED"/>
    <w:rsid w:val="008F037D"/>
    <w:rsid w:val="008F0DCF"/>
    <w:rsid w:val="008F1190"/>
    <w:rsid w:val="008F1ED6"/>
    <w:rsid w:val="008F20AE"/>
    <w:rsid w:val="008F4F59"/>
    <w:rsid w:val="008F6C78"/>
    <w:rsid w:val="008F73AC"/>
    <w:rsid w:val="009005C7"/>
    <w:rsid w:val="00900C52"/>
    <w:rsid w:val="0090117A"/>
    <w:rsid w:val="00901AB4"/>
    <w:rsid w:val="009037D8"/>
    <w:rsid w:val="009057F3"/>
    <w:rsid w:val="00905A85"/>
    <w:rsid w:val="00907539"/>
    <w:rsid w:val="0091233A"/>
    <w:rsid w:val="009126D4"/>
    <w:rsid w:val="009129EB"/>
    <w:rsid w:val="00912AC8"/>
    <w:rsid w:val="009143A3"/>
    <w:rsid w:val="0091473A"/>
    <w:rsid w:val="0091547E"/>
    <w:rsid w:val="009179CA"/>
    <w:rsid w:val="00917CAF"/>
    <w:rsid w:val="00917FA1"/>
    <w:rsid w:val="00920FF3"/>
    <w:rsid w:val="00921F76"/>
    <w:rsid w:val="00921F9B"/>
    <w:rsid w:val="009244E6"/>
    <w:rsid w:val="00924630"/>
    <w:rsid w:val="009255D2"/>
    <w:rsid w:val="00931F0C"/>
    <w:rsid w:val="00932A7F"/>
    <w:rsid w:val="00932AB5"/>
    <w:rsid w:val="00932C2A"/>
    <w:rsid w:val="00933795"/>
    <w:rsid w:val="00933C01"/>
    <w:rsid w:val="00934532"/>
    <w:rsid w:val="00934D70"/>
    <w:rsid w:val="00934E27"/>
    <w:rsid w:val="00935114"/>
    <w:rsid w:val="009363FE"/>
    <w:rsid w:val="0093666A"/>
    <w:rsid w:val="0093690F"/>
    <w:rsid w:val="0093738E"/>
    <w:rsid w:val="00937ABA"/>
    <w:rsid w:val="00937F69"/>
    <w:rsid w:val="0094094E"/>
    <w:rsid w:val="00940BFA"/>
    <w:rsid w:val="00940DE4"/>
    <w:rsid w:val="00940EC7"/>
    <w:rsid w:val="00943160"/>
    <w:rsid w:val="00943FC5"/>
    <w:rsid w:val="00944814"/>
    <w:rsid w:val="009460AA"/>
    <w:rsid w:val="00946AB0"/>
    <w:rsid w:val="00946D18"/>
    <w:rsid w:val="009500D8"/>
    <w:rsid w:val="0095116B"/>
    <w:rsid w:val="0095183C"/>
    <w:rsid w:val="009521F6"/>
    <w:rsid w:val="0095349E"/>
    <w:rsid w:val="009535B6"/>
    <w:rsid w:val="009546F8"/>
    <w:rsid w:val="00954D27"/>
    <w:rsid w:val="00956388"/>
    <w:rsid w:val="00957669"/>
    <w:rsid w:val="00957D33"/>
    <w:rsid w:val="00957E40"/>
    <w:rsid w:val="00957E66"/>
    <w:rsid w:val="00957F40"/>
    <w:rsid w:val="009622AC"/>
    <w:rsid w:val="00962557"/>
    <w:rsid w:val="00962FC2"/>
    <w:rsid w:val="00964C15"/>
    <w:rsid w:val="00965BEF"/>
    <w:rsid w:val="00965FB6"/>
    <w:rsid w:val="0096779C"/>
    <w:rsid w:val="009709D0"/>
    <w:rsid w:val="00970D40"/>
    <w:rsid w:val="00970EC1"/>
    <w:rsid w:val="009715EB"/>
    <w:rsid w:val="00971A39"/>
    <w:rsid w:val="00971DAF"/>
    <w:rsid w:val="00973EF1"/>
    <w:rsid w:val="009741CD"/>
    <w:rsid w:val="00974599"/>
    <w:rsid w:val="009746C8"/>
    <w:rsid w:val="009748C3"/>
    <w:rsid w:val="009755CD"/>
    <w:rsid w:val="00975687"/>
    <w:rsid w:val="00975991"/>
    <w:rsid w:val="00977338"/>
    <w:rsid w:val="00977D26"/>
    <w:rsid w:val="00980B45"/>
    <w:rsid w:val="0098331A"/>
    <w:rsid w:val="009844A8"/>
    <w:rsid w:val="00984732"/>
    <w:rsid w:val="0098573A"/>
    <w:rsid w:val="00987E2F"/>
    <w:rsid w:val="009907C1"/>
    <w:rsid w:val="009943C4"/>
    <w:rsid w:val="009943D0"/>
    <w:rsid w:val="0099566A"/>
    <w:rsid w:val="0099610B"/>
    <w:rsid w:val="00997360"/>
    <w:rsid w:val="009A08C7"/>
    <w:rsid w:val="009A2550"/>
    <w:rsid w:val="009A2850"/>
    <w:rsid w:val="009A448C"/>
    <w:rsid w:val="009A4E6D"/>
    <w:rsid w:val="009A53C2"/>
    <w:rsid w:val="009A5DA9"/>
    <w:rsid w:val="009B2187"/>
    <w:rsid w:val="009B262A"/>
    <w:rsid w:val="009B2D96"/>
    <w:rsid w:val="009B3258"/>
    <w:rsid w:val="009B338F"/>
    <w:rsid w:val="009B571E"/>
    <w:rsid w:val="009B6A22"/>
    <w:rsid w:val="009B7FFC"/>
    <w:rsid w:val="009C0199"/>
    <w:rsid w:val="009C09E8"/>
    <w:rsid w:val="009C0C05"/>
    <w:rsid w:val="009C1D9D"/>
    <w:rsid w:val="009C23B5"/>
    <w:rsid w:val="009C407C"/>
    <w:rsid w:val="009C4307"/>
    <w:rsid w:val="009C4963"/>
    <w:rsid w:val="009D0350"/>
    <w:rsid w:val="009D1248"/>
    <w:rsid w:val="009D127F"/>
    <w:rsid w:val="009D1DF4"/>
    <w:rsid w:val="009D1E64"/>
    <w:rsid w:val="009D209C"/>
    <w:rsid w:val="009D2C1A"/>
    <w:rsid w:val="009D2F67"/>
    <w:rsid w:val="009D4B91"/>
    <w:rsid w:val="009D5C47"/>
    <w:rsid w:val="009D6C07"/>
    <w:rsid w:val="009D7498"/>
    <w:rsid w:val="009D7D27"/>
    <w:rsid w:val="009E0B46"/>
    <w:rsid w:val="009E10C3"/>
    <w:rsid w:val="009E1934"/>
    <w:rsid w:val="009E3359"/>
    <w:rsid w:val="009E3F36"/>
    <w:rsid w:val="009E50AD"/>
    <w:rsid w:val="009E5647"/>
    <w:rsid w:val="009E5C4D"/>
    <w:rsid w:val="009E5F49"/>
    <w:rsid w:val="009E6720"/>
    <w:rsid w:val="009F0CA7"/>
    <w:rsid w:val="009F15EE"/>
    <w:rsid w:val="009F19DC"/>
    <w:rsid w:val="009F1BAB"/>
    <w:rsid w:val="009F1E8E"/>
    <w:rsid w:val="009F1FD0"/>
    <w:rsid w:val="009F2BD4"/>
    <w:rsid w:val="009F4607"/>
    <w:rsid w:val="009F489F"/>
    <w:rsid w:val="009F5A0A"/>
    <w:rsid w:val="009F72B1"/>
    <w:rsid w:val="009F73D7"/>
    <w:rsid w:val="009F76C4"/>
    <w:rsid w:val="009F7AA5"/>
    <w:rsid w:val="00A01530"/>
    <w:rsid w:val="00A0170A"/>
    <w:rsid w:val="00A024AD"/>
    <w:rsid w:val="00A02502"/>
    <w:rsid w:val="00A02D9C"/>
    <w:rsid w:val="00A04228"/>
    <w:rsid w:val="00A05A80"/>
    <w:rsid w:val="00A077F6"/>
    <w:rsid w:val="00A077F7"/>
    <w:rsid w:val="00A11067"/>
    <w:rsid w:val="00A1111A"/>
    <w:rsid w:val="00A112AB"/>
    <w:rsid w:val="00A12001"/>
    <w:rsid w:val="00A13BF9"/>
    <w:rsid w:val="00A1430F"/>
    <w:rsid w:val="00A1438A"/>
    <w:rsid w:val="00A1550B"/>
    <w:rsid w:val="00A15EA5"/>
    <w:rsid w:val="00A1661C"/>
    <w:rsid w:val="00A16B9E"/>
    <w:rsid w:val="00A17339"/>
    <w:rsid w:val="00A2185F"/>
    <w:rsid w:val="00A222E5"/>
    <w:rsid w:val="00A2267A"/>
    <w:rsid w:val="00A22A83"/>
    <w:rsid w:val="00A26A4D"/>
    <w:rsid w:val="00A26BDA"/>
    <w:rsid w:val="00A30C67"/>
    <w:rsid w:val="00A30C90"/>
    <w:rsid w:val="00A326B0"/>
    <w:rsid w:val="00A3318E"/>
    <w:rsid w:val="00A34E92"/>
    <w:rsid w:val="00A35508"/>
    <w:rsid w:val="00A36A84"/>
    <w:rsid w:val="00A4071C"/>
    <w:rsid w:val="00A40ADB"/>
    <w:rsid w:val="00A41035"/>
    <w:rsid w:val="00A42E98"/>
    <w:rsid w:val="00A45736"/>
    <w:rsid w:val="00A462A3"/>
    <w:rsid w:val="00A4729B"/>
    <w:rsid w:val="00A5034A"/>
    <w:rsid w:val="00A50681"/>
    <w:rsid w:val="00A50EA2"/>
    <w:rsid w:val="00A53299"/>
    <w:rsid w:val="00A533B7"/>
    <w:rsid w:val="00A54400"/>
    <w:rsid w:val="00A54C74"/>
    <w:rsid w:val="00A56058"/>
    <w:rsid w:val="00A56A2A"/>
    <w:rsid w:val="00A6267C"/>
    <w:rsid w:val="00A630C2"/>
    <w:rsid w:val="00A6569B"/>
    <w:rsid w:val="00A6594D"/>
    <w:rsid w:val="00A66A49"/>
    <w:rsid w:val="00A66B1E"/>
    <w:rsid w:val="00A66E1A"/>
    <w:rsid w:val="00A67086"/>
    <w:rsid w:val="00A7037C"/>
    <w:rsid w:val="00A7167F"/>
    <w:rsid w:val="00A73F33"/>
    <w:rsid w:val="00A74DAB"/>
    <w:rsid w:val="00A7577B"/>
    <w:rsid w:val="00A76196"/>
    <w:rsid w:val="00A76C56"/>
    <w:rsid w:val="00A775A0"/>
    <w:rsid w:val="00A80155"/>
    <w:rsid w:val="00A8106F"/>
    <w:rsid w:val="00A82053"/>
    <w:rsid w:val="00A84546"/>
    <w:rsid w:val="00A85CC8"/>
    <w:rsid w:val="00A85ED1"/>
    <w:rsid w:val="00A8645D"/>
    <w:rsid w:val="00A86AB2"/>
    <w:rsid w:val="00A87D3F"/>
    <w:rsid w:val="00A9140D"/>
    <w:rsid w:val="00A91F00"/>
    <w:rsid w:val="00A92CD4"/>
    <w:rsid w:val="00A938D6"/>
    <w:rsid w:val="00A945F3"/>
    <w:rsid w:val="00A94F3E"/>
    <w:rsid w:val="00A95952"/>
    <w:rsid w:val="00AA1884"/>
    <w:rsid w:val="00AA188E"/>
    <w:rsid w:val="00AA1E0A"/>
    <w:rsid w:val="00AA1F8B"/>
    <w:rsid w:val="00AA349D"/>
    <w:rsid w:val="00AA56B9"/>
    <w:rsid w:val="00AA63FC"/>
    <w:rsid w:val="00AA648B"/>
    <w:rsid w:val="00AA6A7A"/>
    <w:rsid w:val="00AA7D5C"/>
    <w:rsid w:val="00AA7D75"/>
    <w:rsid w:val="00AA7E94"/>
    <w:rsid w:val="00AB00C9"/>
    <w:rsid w:val="00AB1793"/>
    <w:rsid w:val="00AB1C45"/>
    <w:rsid w:val="00AB3349"/>
    <w:rsid w:val="00AB372A"/>
    <w:rsid w:val="00AB53EC"/>
    <w:rsid w:val="00AB7338"/>
    <w:rsid w:val="00AB7BC2"/>
    <w:rsid w:val="00AC1822"/>
    <w:rsid w:val="00AC5573"/>
    <w:rsid w:val="00AC604A"/>
    <w:rsid w:val="00AC645F"/>
    <w:rsid w:val="00AD132A"/>
    <w:rsid w:val="00AD4313"/>
    <w:rsid w:val="00AD4B23"/>
    <w:rsid w:val="00AD5984"/>
    <w:rsid w:val="00AD5B7D"/>
    <w:rsid w:val="00AD5CAE"/>
    <w:rsid w:val="00AD70D2"/>
    <w:rsid w:val="00AD7B7D"/>
    <w:rsid w:val="00AE5C4E"/>
    <w:rsid w:val="00AE66B9"/>
    <w:rsid w:val="00AE7236"/>
    <w:rsid w:val="00AF0194"/>
    <w:rsid w:val="00AF0216"/>
    <w:rsid w:val="00AF1C3F"/>
    <w:rsid w:val="00AF1FCD"/>
    <w:rsid w:val="00AF4119"/>
    <w:rsid w:val="00AF4EB0"/>
    <w:rsid w:val="00AF52DD"/>
    <w:rsid w:val="00B01163"/>
    <w:rsid w:val="00B03579"/>
    <w:rsid w:val="00B03C18"/>
    <w:rsid w:val="00B04D0C"/>
    <w:rsid w:val="00B052C6"/>
    <w:rsid w:val="00B062B2"/>
    <w:rsid w:val="00B07A7A"/>
    <w:rsid w:val="00B07CF4"/>
    <w:rsid w:val="00B10DBA"/>
    <w:rsid w:val="00B1165C"/>
    <w:rsid w:val="00B11ED6"/>
    <w:rsid w:val="00B11FC3"/>
    <w:rsid w:val="00B127BB"/>
    <w:rsid w:val="00B147DD"/>
    <w:rsid w:val="00B153D4"/>
    <w:rsid w:val="00B15713"/>
    <w:rsid w:val="00B15F65"/>
    <w:rsid w:val="00B1690F"/>
    <w:rsid w:val="00B16A0C"/>
    <w:rsid w:val="00B16C6E"/>
    <w:rsid w:val="00B17DE2"/>
    <w:rsid w:val="00B20061"/>
    <w:rsid w:val="00B202BE"/>
    <w:rsid w:val="00B23E36"/>
    <w:rsid w:val="00B244C5"/>
    <w:rsid w:val="00B24F70"/>
    <w:rsid w:val="00B2500C"/>
    <w:rsid w:val="00B25426"/>
    <w:rsid w:val="00B25FCC"/>
    <w:rsid w:val="00B26166"/>
    <w:rsid w:val="00B26361"/>
    <w:rsid w:val="00B26C5A"/>
    <w:rsid w:val="00B27ACD"/>
    <w:rsid w:val="00B3135C"/>
    <w:rsid w:val="00B3225E"/>
    <w:rsid w:val="00B328A0"/>
    <w:rsid w:val="00B34108"/>
    <w:rsid w:val="00B34B1F"/>
    <w:rsid w:val="00B34BB0"/>
    <w:rsid w:val="00B35CF2"/>
    <w:rsid w:val="00B372D4"/>
    <w:rsid w:val="00B400B2"/>
    <w:rsid w:val="00B40EDF"/>
    <w:rsid w:val="00B41134"/>
    <w:rsid w:val="00B41327"/>
    <w:rsid w:val="00B415AE"/>
    <w:rsid w:val="00B41A19"/>
    <w:rsid w:val="00B423EB"/>
    <w:rsid w:val="00B472E4"/>
    <w:rsid w:val="00B5084E"/>
    <w:rsid w:val="00B50D83"/>
    <w:rsid w:val="00B51F66"/>
    <w:rsid w:val="00B531AE"/>
    <w:rsid w:val="00B53777"/>
    <w:rsid w:val="00B53BF5"/>
    <w:rsid w:val="00B54C52"/>
    <w:rsid w:val="00B54EF1"/>
    <w:rsid w:val="00B550DC"/>
    <w:rsid w:val="00B55315"/>
    <w:rsid w:val="00B579C4"/>
    <w:rsid w:val="00B612F3"/>
    <w:rsid w:val="00B61AFD"/>
    <w:rsid w:val="00B63F05"/>
    <w:rsid w:val="00B64793"/>
    <w:rsid w:val="00B64CB9"/>
    <w:rsid w:val="00B652FE"/>
    <w:rsid w:val="00B656B9"/>
    <w:rsid w:val="00B65BCD"/>
    <w:rsid w:val="00B65CAF"/>
    <w:rsid w:val="00B674F7"/>
    <w:rsid w:val="00B70801"/>
    <w:rsid w:val="00B710DD"/>
    <w:rsid w:val="00B71187"/>
    <w:rsid w:val="00B73010"/>
    <w:rsid w:val="00B73FBC"/>
    <w:rsid w:val="00B743CF"/>
    <w:rsid w:val="00B748DA"/>
    <w:rsid w:val="00B7673C"/>
    <w:rsid w:val="00B77BB3"/>
    <w:rsid w:val="00B77C19"/>
    <w:rsid w:val="00B83636"/>
    <w:rsid w:val="00B836E4"/>
    <w:rsid w:val="00B83A8F"/>
    <w:rsid w:val="00B840DA"/>
    <w:rsid w:val="00B84E8C"/>
    <w:rsid w:val="00B86C1B"/>
    <w:rsid w:val="00B86D37"/>
    <w:rsid w:val="00B8787C"/>
    <w:rsid w:val="00B87B94"/>
    <w:rsid w:val="00B87C5A"/>
    <w:rsid w:val="00B90A04"/>
    <w:rsid w:val="00B90C8C"/>
    <w:rsid w:val="00B90F41"/>
    <w:rsid w:val="00B91BDB"/>
    <w:rsid w:val="00B92652"/>
    <w:rsid w:val="00B92B00"/>
    <w:rsid w:val="00B93697"/>
    <w:rsid w:val="00B93A6F"/>
    <w:rsid w:val="00B93AAF"/>
    <w:rsid w:val="00B9495A"/>
    <w:rsid w:val="00B94D99"/>
    <w:rsid w:val="00B95652"/>
    <w:rsid w:val="00B979E6"/>
    <w:rsid w:val="00BA1914"/>
    <w:rsid w:val="00BA244C"/>
    <w:rsid w:val="00BA3978"/>
    <w:rsid w:val="00BA450D"/>
    <w:rsid w:val="00BA46C2"/>
    <w:rsid w:val="00BA4D8B"/>
    <w:rsid w:val="00BA4F3D"/>
    <w:rsid w:val="00BA5449"/>
    <w:rsid w:val="00BA5C82"/>
    <w:rsid w:val="00BA6CF6"/>
    <w:rsid w:val="00BA7633"/>
    <w:rsid w:val="00BA7B61"/>
    <w:rsid w:val="00BB37F3"/>
    <w:rsid w:val="00BB42ED"/>
    <w:rsid w:val="00BB5700"/>
    <w:rsid w:val="00BB74C0"/>
    <w:rsid w:val="00BC0576"/>
    <w:rsid w:val="00BC170A"/>
    <w:rsid w:val="00BC1BAE"/>
    <w:rsid w:val="00BC28EB"/>
    <w:rsid w:val="00BC3CF8"/>
    <w:rsid w:val="00BC4282"/>
    <w:rsid w:val="00BC4868"/>
    <w:rsid w:val="00BC49E7"/>
    <w:rsid w:val="00BC548A"/>
    <w:rsid w:val="00BC605A"/>
    <w:rsid w:val="00BC6581"/>
    <w:rsid w:val="00BC719E"/>
    <w:rsid w:val="00BD0676"/>
    <w:rsid w:val="00BD0AC4"/>
    <w:rsid w:val="00BD0DDF"/>
    <w:rsid w:val="00BD240E"/>
    <w:rsid w:val="00BD272F"/>
    <w:rsid w:val="00BD3A45"/>
    <w:rsid w:val="00BD4814"/>
    <w:rsid w:val="00BD5286"/>
    <w:rsid w:val="00BD5C56"/>
    <w:rsid w:val="00BD5D34"/>
    <w:rsid w:val="00BD606D"/>
    <w:rsid w:val="00BD6DBF"/>
    <w:rsid w:val="00BD6FA6"/>
    <w:rsid w:val="00BD71D8"/>
    <w:rsid w:val="00BD756A"/>
    <w:rsid w:val="00BE0501"/>
    <w:rsid w:val="00BE1167"/>
    <w:rsid w:val="00BE2A30"/>
    <w:rsid w:val="00BE4725"/>
    <w:rsid w:val="00BE5148"/>
    <w:rsid w:val="00BE5A76"/>
    <w:rsid w:val="00BF0ED4"/>
    <w:rsid w:val="00BF2693"/>
    <w:rsid w:val="00BF3696"/>
    <w:rsid w:val="00BF4726"/>
    <w:rsid w:val="00BF4741"/>
    <w:rsid w:val="00BF504B"/>
    <w:rsid w:val="00BF6BB2"/>
    <w:rsid w:val="00BF71EF"/>
    <w:rsid w:val="00BF767D"/>
    <w:rsid w:val="00C0036A"/>
    <w:rsid w:val="00C003C2"/>
    <w:rsid w:val="00C004D0"/>
    <w:rsid w:val="00C005A6"/>
    <w:rsid w:val="00C009C8"/>
    <w:rsid w:val="00C013D9"/>
    <w:rsid w:val="00C013DC"/>
    <w:rsid w:val="00C02103"/>
    <w:rsid w:val="00C0259A"/>
    <w:rsid w:val="00C04F2A"/>
    <w:rsid w:val="00C061A1"/>
    <w:rsid w:val="00C06576"/>
    <w:rsid w:val="00C10C58"/>
    <w:rsid w:val="00C1313D"/>
    <w:rsid w:val="00C1362F"/>
    <w:rsid w:val="00C14BE6"/>
    <w:rsid w:val="00C15385"/>
    <w:rsid w:val="00C16803"/>
    <w:rsid w:val="00C16B83"/>
    <w:rsid w:val="00C2192F"/>
    <w:rsid w:val="00C23540"/>
    <w:rsid w:val="00C237AE"/>
    <w:rsid w:val="00C24019"/>
    <w:rsid w:val="00C24022"/>
    <w:rsid w:val="00C24ED9"/>
    <w:rsid w:val="00C262D0"/>
    <w:rsid w:val="00C26AEF"/>
    <w:rsid w:val="00C27748"/>
    <w:rsid w:val="00C27AD6"/>
    <w:rsid w:val="00C30023"/>
    <w:rsid w:val="00C304D2"/>
    <w:rsid w:val="00C30A1F"/>
    <w:rsid w:val="00C33719"/>
    <w:rsid w:val="00C35588"/>
    <w:rsid w:val="00C413C0"/>
    <w:rsid w:val="00C41D18"/>
    <w:rsid w:val="00C41F77"/>
    <w:rsid w:val="00C4403D"/>
    <w:rsid w:val="00C4469E"/>
    <w:rsid w:val="00C44BDB"/>
    <w:rsid w:val="00C46834"/>
    <w:rsid w:val="00C47569"/>
    <w:rsid w:val="00C47998"/>
    <w:rsid w:val="00C47F36"/>
    <w:rsid w:val="00C5089E"/>
    <w:rsid w:val="00C50CC1"/>
    <w:rsid w:val="00C518B2"/>
    <w:rsid w:val="00C520B7"/>
    <w:rsid w:val="00C52A4A"/>
    <w:rsid w:val="00C52C52"/>
    <w:rsid w:val="00C533A0"/>
    <w:rsid w:val="00C538CB"/>
    <w:rsid w:val="00C5459E"/>
    <w:rsid w:val="00C560A9"/>
    <w:rsid w:val="00C5663D"/>
    <w:rsid w:val="00C576BC"/>
    <w:rsid w:val="00C611BA"/>
    <w:rsid w:val="00C646E3"/>
    <w:rsid w:val="00C65A85"/>
    <w:rsid w:val="00C669A5"/>
    <w:rsid w:val="00C66BC4"/>
    <w:rsid w:val="00C67E2B"/>
    <w:rsid w:val="00C703DE"/>
    <w:rsid w:val="00C704B3"/>
    <w:rsid w:val="00C71020"/>
    <w:rsid w:val="00C718E7"/>
    <w:rsid w:val="00C72781"/>
    <w:rsid w:val="00C7297C"/>
    <w:rsid w:val="00C737F6"/>
    <w:rsid w:val="00C7450B"/>
    <w:rsid w:val="00C745F9"/>
    <w:rsid w:val="00C77161"/>
    <w:rsid w:val="00C7739E"/>
    <w:rsid w:val="00C82F9D"/>
    <w:rsid w:val="00C83147"/>
    <w:rsid w:val="00C8410B"/>
    <w:rsid w:val="00C85AA6"/>
    <w:rsid w:val="00C85AAB"/>
    <w:rsid w:val="00C8650A"/>
    <w:rsid w:val="00C9366C"/>
    <w:rsid w:val="00C9372C"/>
    <w:rsid w:val="00C939CB"/>
    <w:rsid w:val="00C95E28"/>
    <w:rsid w:val="00CA440C"/>
    <w:rsid w:val="00CA4E5E"/>
    <w:rsid w:val="00CA644B"/>
    <w:rsid w:val="00CA6AAF"/>
    <w:rsid w:val="00CB01A7"/>
    <w:rsid w:val="00CB050A"/>
    <w:rsid w:val="00CB118C"/>
    <w:rsid w:val="00CB186E"/>
    <w:rsid w:val="00CB38FD"/>
    <w:rsid w:val="00CB40FE"/>
    <w:rsid w:val="00CB4396"/>
    <w:rsid w:val="00CB68F0"/>
    <w:rsid w:val="00CC0365"/>
    <w:rsid w:val="00CC0456"/>
    <w:rsid w:val="00CC0893"/>
    <w:rsid w:val="00CC1AAB"/>
    <w:rsid w:val="00CC212A"/>
    <w:rsid w:val="00CC257A"/>
    <w:rsid w:val="00CC4DA5"/>
    <w:rsid w:val="00CC530D"/>
    <w:rsid w:val="00CC63F6"/>
    <w:rsid w:val="00CC731B"/>
    <w:rsid w:val="00CD076F"/>
    <w:rsid w:val="00CD09CA"/>
    <w:rsid w:val="00CD0A70"/>
    <w:rsid w:val="00CD1A30"/>
    <w:rsid w:val="00CD3F7A"/>
    <w:rsid w:val="00CD5641"/>
    <w:rsid w:val="00CD73F4"/>
    <w:rsid w:val="00CD7BD6"/>
    <w:rsid w:val="00CE10A9"/>
    <w:rsid w:val="00CE117E"/>
    <w:rsid w:val="00CE15BF"/>
    <w:rsid w:val="00CE2C38"/>
    <w:rsid w:val="00CE2F89"/>
    <w:rsid w:val="00CE3310"/>
    <w:rsid w:val="00CE3BCC"/>
    <w:rsid w:val="00CE3D1C"/>
    <w:rsid w:val="00CE5DE9"/>
    <w:rsid w:val="00CE6412"/>
    <w:rsid w:val="00CE6FD3"/>
    <w:rsid w:val="00CF0A49"/>
    <w:rsid w:val="00CF2544"/>
    <w:rsid w:val="00CF3476"/>
    <w:rsid w:val="00CF44B4"/>
    <w:rsid w:val="00CF4AED"/>
    <w:rsid w:val="00CF65BC"/>
    <w:rsid w:val="00CF6692"/>
    <w:rsid w:val="00CF6CB9"/>
    <w:rsid w:val="00CF6FB8"/>
    <w:rsid w:val="00CF6FF9"/>
    <w:rsid w:val="00CF7478"/>
    <w:rsid w:val="00D0281D"/>
    <w:rsid w:val="00D02F62"/>
    <w:rsid w:val="00D03186"/>
    <w:rsid w:val="00D04024"/>
    <w:rsid w:val="00D041F5"/>
    <w:rsid w:val="00D04F15"/>
    <w:rsid w:val="00D05FEB"/>
    <w:rsid w:val="00D10161"/>
    <w:rsid w:val="00D1016F"/>
    <w:rsid w:val="00D10588"/>
    <w:rsid w:val="00D114B3"/>
    <w:rsid w:val="00D11860"/>
    <w:rsid w:val="00D124F1"/>
    <w:rsid w:val="00D13193"/>
    <w:rsid w:val="00D14815"/>
    <w:rsid w:val="00D154D6"/>
    <w:rsid w:val="00D160E3"/>
    <w:rsid w:val="00D169D8"/>
    <w:rsid w:val="00D20BC7"/>
    <w:rsid w:val="00D20F9C"/>
    <w:rsid w:val="00D20FFA"/>
    <w:rsid w:val="00D2167E"/>
    <w:rsid w:val="00D22426"/>
    <w:rsid w:val="00D22BCF"/>
    <w:rsid w:val="00D25E36"/>
    <w:rsid w:val="00D30E3B"/>
    <w:rsid w:val="00D31193"/>
    <w:rsid w:val="00D318B3"/>
    <w:rsid w:val="00D31DEA"/>
    <w:rsid w:val="00D3413E"/>
    <w:rsid w:val="00D351AF"/>
    <w:rsid w:val="00D35EA0"/>
    <w:rsid w:val="00D364EC"/>
    <w:rsid w:val="00D40C3B"/>
    <w:rsid w:val="00D43DAB"/>
    <w:rsid w:val="00D44347"/>
    <w:rsid w:val="00D445EB"/>
    <w:rsid w:val="00D44B45"/>
    <w:rsid w:val="00D46938"/>
    <w:rsid w:val="00D51B20"/>
    <w:rsid w:val="00D5293B"/>
    <w:rsid w:val="00D54679"/>
    <w:rsid w:val="00D56D60"/>
    <w:rsid w:val="00D60353"/>
    <w:rsid w:val="00D60AF5"/>
    <w:rsid w:val="00D60CEC"/>
    <w:rsid w:val="00D61CE7"/>
    <w:rsid w:val="00D63854"/>
    <w:rsid w:val="00D63BFA"/>
    <w:rsid w:val="00D645E0"/>
    <w:rsid w:val="00D65ADA"/>
    <w:rsid w:val="00D67730"/>
    <w:rsid w:val="00D70A29"/>
    <w:rsid w:val="00D71947"/>
    <w:rsid w:val="00D72920"/>
    <w:rsid w:val="00D72EE7"/>
    <w:rsid w:val="00D75235"/>
    <w:rsid w:val="00D75446"/>
    <w:rsid w:val="00D75686"/>
    <w:rsid w:val="00D82950"/>
    <w:rsid w:val="00D82A79"/>
    <w:rsid w:val="00D8353D"/>
    <w:rsid w:val="00D83D98"/>
    <w:rsid w:val="00D84FBE"/>
    <w:rsid w:val="00D851FA"/>
    <w:rsid w:val="00D85D35"/>
    <w:rsid w:val="00D86080"/>
    <w:rsid w:val="00D860CF"/>
    <w:rsid w:val="00D91010"/>
    <w:rsid w:val="00D91E19"/>
    <w:rsid w:val="00D92A85"/>
    <w:rsid w:val="00D95082"/>
    <w:rsid w:val="00D95CC1"/>
    <w:rsid w:val="00DA002B"/>
    <w:rsid w:val="00DA11A1"/>
    <w:rsid w:val="00DA1EC2"/>
    <w:rsid w:val="00DA34E1"/>
    <w:rsid w:val="00DA3A6C"/>
    <w:rsid w:val="00DA3BB7"/>
    <w:rsid w:val="00DA407C"/>
    <w:rsid w:val="00DA4D60"/>
    <w:rsid w:val="00DA4D69"/>
    <w:rsid w:val="00DA4E46"/>
    <w:rsid w:val="00DA520C"/>
    <w:rsid w:val="00DA5E10"/>
    <w:rsid w:val="00DA65B2"/>
    <w:rsid w:val="00DB0063"/>
    <w:rsid w:val="00DB05D0"/>
    <w:rsid w:val="00DB1B8D"/>
    <w:rsid w:val="00DB23BF"/>
    <w:rsid w:val="00DB26D6"/>
    <w:rsid w:val="00DB7266"/>
    <w:rsid w:val="00DC00AE"/>
    <w:rsid w:val="00DC0F87"/>
    <w:rsid w:val="00DC2C2C"/>
    <w:rsid w:val="00DC3994"/>
    <w:rsid w:val="00DC5058"/>
    <w:rsid w:val="00DC62DD"/>
    <w:rsid w:val="00DD10AD"/>
    <w:rsid w:val="00DD2018"/>
    <w:rsid w:val="00DD5219"/>
    <w:rsid w:val="00DD5289"/>
    <w:rsid w:val="00DD6C00"/>
    <w:rsid w:val="00DD750A"/>
    <w:rsid w:val="00DD7FD1"/>
    <w:rsid w:val="00DE0030"/>
    <w:rsid w:val="00DE09B0"/>
    <w:rsid w:val="00DE2703"/>
    <w:rsid w:val="00DE390E"/>
    <w:rsid w:val="00DE5AB1"/>
    <w:rsid w:val="00DE5B38"/>
    <w:rsid w:val="00DE7144"/>
    <w:rsid w:val="00DE772B"/>
    <w:rsid w:val="00DF2072"/>
    <w:rsid w:val="00DF3A21"/>
    <w:rsid w:val="00DF5A3D"/>
    <w:rsid w:val="00DF60E9"/>
    <w:rsid w:val="00DF6E2D"/>
    <w:rsid w:val="00DF738F"/>
    <w:rsid w:val="00DF7DA0"/>
    <w:rsid w:val="00E04B1C"/>
    <w:rsid w:val="00E057BD"/>
    <w:rsid w:val="00E05880"/>
    <w:rsid w:val="00E06268"/>
    <w:rsid w:val="00E06631"/>
    <w:rsid w:val="00E06B67"/>
    <w:rsid w:val="00E109FC"/>
    <w:rsid w:val="00E12B9F"/>
    <w:rsid w:val="00E12E3F"/>
    <w:rsid w:val="00E13534"/>
    <w:rsid w:val="00E14A2A"/>
    <w:rsid w:val="00E16D81"/>
    <w:rsid w:val="00E20DEA"/>
    <w:rsid w:val="00E21DE4"/>
    <w:rsid w:val="00E224AB"/>
    <w:rsid w:val="00E22603"/>
    <w:rsid w:val="00E2376E"/>
    <w:rsid w:val="00E25AF5"/>
    <w:rsid w:val="00E264DD"/>
    <w:rsid w:val="00E27923"/>
    <w:rsid w:val="00E27ECE"/>
    <w:rsid w:val="00E307EC"/>
    <w:rsid w:val="00E3509A"/>
    <w:rsid w:val="00E35164"/>
    <w:rsid w:val="00E37770"/>
    <w:rsid w:val="00E37DB5"/>
    <w:rsid w:val="00E41CCF"/>
    <w:rsid w:val="00E43FFD"/>
    <w:rsid w:val="00E445C7"/>
    <w:rsid w:val="00E4698E"/>
    <w:rsid w:val="00E46AA5"/>
    <w:rsid w:val="00E47B0E"/>
    <w:rsid w:val="00E51589"/>
    <w:rsid w:val="00E51B9E"/>
    <w:rsid w:val="00E51D27"/>
    <w:rsid w:val="00E52FC8"/>
    <w:rsid w:val="00E53EB7"/>
    <w:rsid w:val="00E540FE"/>
    <w:rsid w:val="00E5581C"/>
    <w:rsid w:val="00E56115"/>
    <w:rsid w:val="00E56208"/>
    <w:rsid w:val="00E57251"/>
    <w:rsid w:val="00E60494"/>
    <w:rsid w:val="00E604B8"/>
    <w:rsid w:val="00E61567"/>
    <w:rsid w:val="00E6201C"/>
    <w:rsid w:val="00E62897"/>
    <w:rsid w:val="00E62F1C"/>
    <w:rsid w:val="00E63874"/>
    <w:rsid w:val="00E63A82"/>
    <w:rsid w:val="00E65D66"/>
    <w:rsid w:val="00E65ED3"/>
    <w:rsid w:val="00E6668F"/>
    <w:rsid w:val="00E66A20"/>
    <w:rsid w:val="00E66B7F"/>
    <w:rsid w:val="00E703E5"/>
    <w:rsid w:val="00E70A9E"/>
    <w:rsid w:val="00E72009"/>
    <w:rsid w:val="00E73E07"/>
    <w:rsid w:val="00E74FE4"/>
    <w:rsid w:val="00E75EFC"/>
    <w:rsid w:val="00E77D96"/>
    <w:rsid w:val="00E80DB1"/>
    <w:rsid w:val="00E81FBA"/>
    <w:rsid w:val="00E82C5B"/>
    <w:rsid w:val="00E8346A"/>
    <w:rsid w:val="00E85022"/>
    <w:rsid w:val="00E850C0"/>
    <w:rsid w:val="00E878F4"/>
    <w:rsid w:val="00E91D0C"/>
    <w:rsid w:val="00E92643"/>
    <w:rsid w:val="00E92754"/>
    <w:rsid w:val="00E92CD2"/>
    <w:rsid w:val="00E96E88"/>
    <w:rsid w:val="00E96F57"/>
    <w:rsid w:val="00E97E2B"/>
    <w:rsid w:val="00EA0A44"/>
    <w:rsid w:val="00EA0DC0"/>
    <w:rsid w:val="00EA1703"/>
    <w:rsid w:val="00EA1971"/>
    <w:rsid w:val="00EA27B7"/>
    <w:rsid w:val="00EA3835"/>
    <w:rsid w:val="00EA3D32"/>
    <w:rsid w:val="00EA4363"/>
    <w:rsid w:val="00EA4423"/>
    <w:rsid w:val="00EA513D"/>
    <w:rsid w:val="00EA5F28"/>
    <w:rsid w:val="00EA6241"/>
    <w:rsid w:val="00EB0251"/>
    <w:rsid w:val="00EB0F52"/>
    <w:rsid w:val="00EB1422"/>
    <w:rsid w:val="00EB1542"/>
    <w:rsid w:val="00EB2CB8"/>
    <w:rsid w:val="00EB307A"/>
    <w:rsid w:val="00EC0A97"/>
    <w:rsid w:val="00EC2927"/>
    <w:rsid w:val="00EC33FA"/>
    <w:rsid w:val="00EC3756"/>
    <w:rsid w:val="00EC4662"/>
    <w:rsid w:val="00EC6CFE"/>
    <w:rsid w:val="00ED102B"/>
    <w:rsid w:val="00ED120A"/>
    <w:rsid w:val="00ED2282"/>
    <w:rsid w:val="00ED2718"/>
    <w:rsid w:val="00ED4CF0"/>
    <w:rsid w:val="00ED4E60"/>
    <w:rsid w:val="00ED5D7C"/>
    <w:rsid w:val="00ED5DC4"/>
    <w:rsid w:val="00ED5ED3"/>
    <w:rsid w:val="00ED71F6"/>
    <w:rsid w:val="00EE044B"/>
    <w:rsid w:val="00EE105E"/>
    <w:rsid w:val="00EE1DD4"/>
    <w:rsid w:val="00EE2AE4"/>
    <w:rsid w:val="00EE7078"/>
    <w:rsid w:val="00EE7320"/>
    <w:rsid w:val="00EF1C1C"/>
    <w:rsid w:val="00EF26FE"/>
    <w:rsid w:val="00EF35DA"/>
    <w:rsid w:val="00EF3DDF"/>
    <w:rsid w:val="00EF5324"/>
    <w:rsid w:val="00EF5622"/>
    <w:rsid w:val="00EF6999"/>
    <w:rsid w:val="00EF7385"/>
    <w:rsid w:val="00EF78AE"/>
    <w:rsid w:val="00EF7BC5"/>
    <w:rsid w:val="00F011E0"/>
    <w:rsid w:val="00F01357"/>
    <w:rsid w:val="00F01EA7"/>
    <w:rsid w:val="00F05034"/>
    <w:rsid w:val="00F0710A"/>
    <w:rsid w:val="00F1038F"/>
    <w:rsid w:val="00F11225"/>
    <w:rsid w:val="00F1244D"/>
    <w:rsid w:val="00F1301C"/>
    <w:rsid w:val="00F13FCA"/>
    <w:rsid w:val="00F167DF"/>
    <w:rsid w:val="00F16940"/>
    <w:rsid w:val="00F16EB9"/>
    <w:rsid w:val="00F179F4"/>
    <w:rsid w:val="00F20DC8"/>
    <w:rsid w:val="00F20DFC"/>
    <w:rsid w:val="00F21068"/>
    <w:rsid w:val="00F2123E"/>
    <w:rsid w:val="00F228BA"/>
    <w:rsid w:val="00F23CF4"/>
    <w:rsid w:val="00F26380"/>
    <w:rsid w:val="00F27D12"/>
    <w:rsid w:val="00F32885"/>
    <w:rsid w:val="00F329A8"/>
    <w:rsid w:val="00F34022"/>
    <w:rsid w:val="00F35C81"/>
    <w:rsid w:val="00F36C91"/>
    <w:rsid w:val="00F36DDF"/>
    <w:rsid w:val="00F37FA4"/>
    <w:rsid w:val="00F40BBC"/>
    <w:rsid w:val="00F415A6"/>
    <w:rsid w:val="00F4212B"/>
    <w:rsid w:val="00F43EB5"/>
    <w:rsid w:val="00F449EF"/>
    <w:rsid w:val="00F44A2E"/>
    <w:rsid w:val="00F4726E"/>
    <w:rsid w:val="00F50645"/>
    <w:rsid w:val="00F50F8E"/>
    <w:rsid w:val="00F5245F"/>
    <w:rsid w:val="00F53A17"/>
    <w:rsid w:val="00F548F6"/>
    <w:rsid w:val="00F55218"/>
    <w:rsid w:val="00F558DE"/>
    <w:rsid w:val="00F55EA4"/>
    <w:rsid w:val="00F569E8"/>
    <w:rsid w:val="00F572DE"/>
    <w:rsid w:val="00F60636"/>
    <w:rsid w:val="00F61E51"/>
    <w:rsid w:val="00F63036"/>
    <w:rsid w:val="00F631A5"/>
    <w:rsid w:val="00F64131"/>
    <w:rsid w:val="00F642FE"/>
    <w:rsid w:val="00F647E1"/>
    <w:rsid w:val="00F64FAB"/>
    <w:rsid w:val="00F6567E"/>
    <w:rsid w:val="00F6636B"/>
    <w:rsid w:val="00F6659B"/>
    <w:rsid w:val="00F66FC2"/>
    <w:rsid w:val="00F67354"/>
    <w:rsid w:val="00F70DBE"/>
    <w:rsid w:val="00F710D0"/>
    <w:rsid w:val="00F73B42"/>
    <w:rsid w:val="00F73B57"/>
    <w:rsid w:val="00F73C14"/>
    <w:rsid w:val="00F73ECA"/>
    <w:rsid w:val="00F74CF9"/>
    <w:rsid w:val="00F74EE4"/>
    <w:rsid w:val="00F766A2"/>
    <w:rsid w:val="00F804F2"/>
    <w:rsid w:val="00F809C0"/>
    <w:rsid w:val="00F80CA3"/>
    <w:rsid w:val="00F82CAB"/>
    <w:rsid w:val="00F8304A"/>
    <w:rsid w:val="00F845A9"/>
    <w:rsid w:val="00F84CB6"/>
    <w:rsid w:val="00F84D64"/>
    <w:rsid w:val="00F85B00"/>
    <w:rsid w:val="00F8655A"/>
    <w:rsid w:val="00F87FBE"/>
    <w:rsid w:val="00F91359"/>
    <w:rsid w:val="00F92D7A"/>
    <w:rsid w:val="00F945D5"/>
    <w:rsid w:val="00F94BB4"/>
    <w:rsid w:val="00F96768"/>
    <w:rsid w:val="00FA2368"/>
    <w:rsid w:val="00FA271E"/>
    <w:rsid w:val="00FA32C6"/>
    <w:rsid w:val="00FA5BEE"/>
    <w:rsid w:val="00FA603C"/>
    <w:rsid w:val="00FA665F"/>
    <w:rsid w:val="00FA6C49"/>
    <w:rsid w:val="00FB0403"/>
    <w:rsid w:val="00FB11B7"/>
    <w:rsid w:val="00FB1757"/>
    <w:rsid w:val="00FB1926"/>
    <w:rsid w:val="00FB3395"/>
    <w:rsid w:val="00FB3607"/>
    <w:rsid w:val="00FB5478"/>
    <w:rsid w:val="00FB59C4"/>
    <w:rsid w:val="00FB615F"/>
    <w:rsid w:val="00FB64BA"/>
    <w:rsid w:val="00FB7A34"/>
    <w:rsid w:val="00FC0347"/>
    <w:rsid w:val="00FC1545"/>
    <w:rsid w:val="00FC16C9"/>
    <w:rsid w:val="00FC1DE4"/>
    <w:rsid w:val="00FC255E"/>
    <w:rsid w:val="00FC3B4E"/>
    <w:rsid w:val="00FC52BD"/>
    <w:rsid w:val="00FC5765"/>
    <w:rsid w:val="00FC6455"/>
    <w:rsid w:val="00FC6F97"/>
    <w:rsid w:val="00FC77C4"/>
    <w:rsid w:val="00FD106D"/>
    <w:rsid w:val="00FD191C"/>
    <w:rsid w:val="00FD1E80"/>
    <w:rsid w:val="00FD23D4"/>
    <w:rsid w:val="00FD243F"/>
    <w:rsid w:val="00FD4DF0"/>
    <w:rsid w:val="00FD4F7A"/>
    <w:rsid w:val="00FD5093"/>
    <w:rsid w:val="00FD7610"/>
    <w:rsid w:val="00FD79B7"/>
    <w:rsid w:val="00FE02EE"/>
    <w:rsid w:val="00FE1716"/>
    <w:rsid w:val="00FE3287"/>
    <w:rsid w:val="00FE44F3"/>
    <w:rsid w:val="00FE6069"/>
    <w:rsid w:val="00FF019F"/>
    <w:rsid w:val="00FF6373"/>
    <w:rsid w:val="00FF67FD"/>
    <w:rsid w:val="00FF6D41"/>
    <w:rsid w:val="00FF77AF"/>
  </w:rsids>
  <m:mathPr>
    <m:mathFont m:val="Cambria Math"/>
    <m:brkBin m:val="before"/>
    <m:brkBinSub m:val="--"/>
    <m:smallFrac m:val="0"/>
    <m:dispDef/>
    <m:lMargin m:val="0"/>
    <m:rMargin m:val="0"/>
    <m:defJc m:val="centerGroup"/>
    <m:wrapIndent m:val="1440"/>
    <m:intLim m:val="subSup"/>
    <m:naryLim m:val="undOvr"/>
  </m:mathPr>
  <w:themeFontLang w:val="ru-RU"/>
  <w:shapeDefaults>
    <o:shapedefaults xmlns:o="urn:schemas-microsoft-com:office:office" xmlns:ns1="urn:schemas-microsoft-com:vml" ns1:ext="edit" spidmax="2049"/>
    <o:shapelayout xmlns:o="urn:schemas-microsoft-com:office:office" xmlns:ns2="urn:schemas-microsoft-com:vml" ns2:ext="edit">
      <o:idmap ns2:ext="edit" data="1"/>
    </o:shapelayout>
  </w:shapeDefaults>
  <w:decimalSymbol w:val=","/>
  <w:listSeparator w:val=";"/>
  <w14:docId w14:val="7644945D"/>
</w:settings>
</file>

<file path=word/styles.xml><?xml version="1.0" encoding="utf-8"?>
<w:styles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docDefaults>
    <w:rPrDefault>
      <w:rPr>
        <w:sz w:val="22"/>
        <w:rFonts w:ascii="Calibri" w:hAnsi="Calibri"/>
        <w:lang w:val="ru-RU"/>
      </w:rPr>
    </w:rPrDefault>
    <w:pPrDefault/>
  </w:docDefaults>
  <w:latentStyles w:defUIPriority="99" w:defSemiHidden="0" w:defUnhideWhenUsed="0" w:defQFormat="0">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customStyle="true" w:styleId="1" w:type="numbering">
    <w:name w:val="Стиль1"/>
    <w:basedOn w:val="a2"/>
    <w:uiPriority w:val="99"/>
    <w:pPr>
      <w:numPr>
        <w:numId w:val="2"/>
      </w:numPr>
    </w:pPr>
  </w:style>
  <w:style w:customStyle="true" w:styleId="2" w:type="numbering">
    <w:name w:val="Стиль2"/>
    <w:basedOn w:val="1"/>
    <w:uiPriority w:val="99"/>
    <w:pPr>
      <w:numPr>
        <w:numId w:val="9"/>
      </w:numPr>
    </w:pPr>
  </w:style>
  <w:style w:styleId="3" w:type="paragraph">
    <w:name w:val="heading 3"/>
    <w:link w:val="30"/>
    <w:uiPriority w:val="9"/>
    <w:semiHidden/>
    <w:pPr>
      <w:numPr>
        <w:numId w:val="15"/>
        <w:ilvl w:val="2"/>
      </w:numPr>
      <w:jc w:val="both"/>
      <w:spacing w:before="120" w:after="120"/>
      <w:outlineLvl w:val="2"/>
    </w:pPr>
    <w:rPr>
      <w:rFonts w:ascii="Times New Roman" w:hAnsi="Times New Roman"/>
    </w:rPr>
  </w:style>
  <w:style w:styleId="4" w:type="paragraph">
    <w:name w:val="heading 4"/>
    <w:link w:val="40"/>
    <w:uiPriority w:val="9"/>
    <w:semiHidden/>
    <w:pPr>
      <w:numPr>
        <w:numId w:val="15"/>
        <w:ilvl w:val="3"/>
      </w:numPr>
      <w:jc w:val="both"/>
      <w:spacing w:before="120" w:after="120"/>
      <w:outlineLvl w:val="3"/>
    </w:pPr>
    <w:rPr>
      <w:rFonts w:ascii="Times New Roman" w:hAnsi="Times New Roman"/>
    </w:rPr>
  </w:style>
  <w:style w:styleId="5" w:type="paragraph">
    <w:name w:val="heading 5"/>
    <w:link w:val="50"/>
    <w:uiPriority w:val="9"/>
    <w:semiHidden/>
    <w:pPr>
      <w:numPr>
        <w:numId w:val="15"/>
        <w:ilvl w:val="4"/>
      </w:numPr>
      <w:jc w:val="both"/>
      <w:spacing w:before="120" w:after="120"/>
      <w:outlineLvl w:val="4"/>
    </w:pPr>
    <w:rPr>
      <w:rFonts w:ascii="Times New Roman" w:hAnsi="Times New Roman"/>
      <w:lang w:val="en-GB"/>
    </w:rPr>
  </w:style>
  <w:style w:styleId="6" w:type="paragraph">
    <w:name w:val="heading 6"/>
    <w:link w:val="60"/>
    <w:next w:val="7"/>
    <w:uiPriority w:val="9"/>
    <w:semiHidden/>
    <w:pPr>
      <w:numPr>
        <w:numId w:val="15"/>
        <w:ilvl w:val="5"/>
      </w:numPr>
      <w:jc w:val="both"/>
      <w:spacing w:before="120" w:after="120"/>
      <w:outlineLvl w:val="5"/>
    </w:pPr>
    <w:rPr>
      <w:rFonts w:ascii="Times New Roman" w:hAnsi="Times New Roman"/>
    </w:rPr>
  </w:style>
  <w:style w:styleId="7" w:type="paragraph">
    <w:name w:val="heading 7"/>
    <w:link w:val="70"/>
    <w:next w:val="8"/>
    <w:uiPriority w:val="99"/>
    <w:pPr>
      <w:numPr>
        <w:numId w:val="15"/>
        <w:ilvl w:val="6"/>
      </w:numPr>
      <w:jc w:val="both"/>
      <w:spacing w:before="120" w:after="120"/>
      <w:outlineLvl w:val="6"/>
    </w:pPr>
    <w:rPr>
      <w:rFonts w:ascii="Times New Roman" w:hAnsi="Times New Roman"/>
    </w:rPr>
  </w:style>
  <w:style w:styleId="8" w:type="paragraph">
    <w:name w:val="heading 8"/>
    <w:link w:val="80"/>
    <w:next w:val="a"/>
    <w:uiPriority w:val="99"/>
    <w:pPr>
      <w:numPr>
        <w:numId w:val="15"/>
        <w:ilvl w:val="7"/>
      </w:numPr>
      <w:jc w:val="both"/>
      <w:keepNext/>
      <w:keepLines/>
      <w:spacing w:before="200"/>
      <w:outlineLvl w:val="7"/>
    </w:pPr>
    <w:rPr>
      <w:rFonts w:ascii="Times New Roman" w:hAnsi="Times New Roman"/>
    </w:rPr>
  </w:style>
  <w:style w:styleId="9" w:type="paragraph">
    <w:name w:val="heading 9"/>
    <w:basedOn w:val="a"/>
    <w:link w:val="90"/>
    <w:next w:val="a"/>
    <w:uiPriority w:val="99"/>
    <w:pPr>
      <w:keepNext/>
      <w:keepLines/>
      <w:spacing w:before="200"/>
      <w:outlineLvl w:val="8"/>
    </w:pPr>
    <w:rPr>
      <w:i/>
      <w:color w:val="404040"/>
      <w:sz w:val="20"/>
      <w:rFonts w:ascii="Cambria" w:hAnsi="Cambria"/>
    </w:rPr>
  </w:style>
  <w:style w:styleId="10" w:type="paragraph">
    <w:name w:val="heading 1"/>
    <w:link w:val="11"/>
    <w:uiPriority w:val="9"/>
    <w:pPr>
      <w:numPr>
        <w:numId w:val="15"/>
      </w:numPr>
      <w:jc w:val="both"/>
      <w:keepNext/>
      <w:spacing w:before="120" w:after="120"/>
      <w:outlineLvl w:val="0"/>
    </w:pPr>
    <w:rPr>
      <w:b/>
      <w:caps/>
      <w:rFonts w:ascii="Times New Roman" w:hAnsi="Times New Roman"/>
    </w:rPr>
  </w:style>
  <w:style w:customStyle="true" w:styleId="11" w:type="character">
    <w:name w:val="Заголовок 1 Знак"/>
    <w:link w:val="10"/>
    <w:uiPriority w:val="9"/>
    <w:rPr>
      <w:b/>
      <w:caps/>
      <w:rFonts w:ascii="Times New Roman" w:hAnsi="Times New Roman"/>
    </w:rPr>
  </w:style>
  <w:style w:customStyle="true" w:styleId="12" w:type="table">
    <w:name w:val="Сетка таблицы1"/>
    <w:basedOn w:val="a1"/>
    <w:next w:val="a3"/>
    <w:uiPriority w:val="59"/>
    <w:tblPr/>
  </w:style>
  <w:style w:customStyle="true" w:styleId="13" w:type="numbering">
    <w:name w:val="Нет списка1"/>
    <w:next w:val="a2"/>
    <w:uiPriority w:val="99"/>
    <w:semiHidden/>
  </w:style>
  <w:style w:customStyle="true" w:styleId="14" w:type="character">
    <w:name w:val="Основной шрифт абзаца1"/>
  </w:style>
  <w:style w:customStyle="true" w:styleId="15" w:type="table">
    <w:name w:val="Обычная таблица1"/>
    <w:uiPriority w:val="99"/>
    <w:semiHidden/>
    <w:tblPr>
      <w:tblCellMar>
        <w:left w:w="108" w:type="dxa"/>
        <w:top w:w="0" w:type="dxa"/>
        <w:right w:w="108" w:type="dxa"/>
        <w:bottom w:w="0" w:type="dxa"/>
      </w:tblCellMar>
    </w:tblPr>
    <w:pPr>
      <w:spacing w:after="160" w:line="256" w:lineRule="auto"/>
    </w:pPr>
    <w:rPr>
      <w:rFonts w:ascii="Times New Roman" w:hAnsi="Times New Roman"/>
    </w:rPr>
  </w:style>
  <w:style w:styleId="20" w:type="paragraph">
    <w:name w:val="heading 2"/>
    <w:link w:val="21"/>
    <w:uiPriority w:val="9"/>
    <w:semiHidden/>
    <w:pPr>
      <w:numPr>
        <w:numId w:val="15"/>
        <w:ilvl w:val="1"/>
      </w:numPr>
      <w:jc w:val="both"/>
      <w:spacing w:before="120" w:after="120"/>
      <w:outlineLvl w:val="1"/>
    </w:pPr>
    <w:rPr>
      <w:rFonts w:ascii="Times New Roman" w:hAnsi="Times New Roman"/>
    </w:rPr>
  </w:style>
  <w:style w:customStyle="true" w:styleId="21" w:type="character">
    <w:name w:val="Заголовок 2 Знак"/>
    <w:link w:val="20"/>
    <w:uiPriority w:val="9"/>
    <w:semiHidden/>
    <w:rPr>
      <w:rFonts w:ascii="Times New Roman" w:hAnsi="Times New Roman"/>
    </w:rPr>
  </w:style>
  <w:style w:customStyle="true" w:styleId="22" w:type="table">
    <w:name w:val="Сетка таблицы2"/>
    <w:basedOn w:val="a1"/>
    <w:next w:val="a3"/>
    <w:uiPriority w:val="59"/>
    <w:tblPr/>
    <w:rPr>
      <w:rFonts w:ascii="Times New Roman" w:hAnsi="Times New Roman"/>
    </w:rPr>
  </w:style>
  <w:style w:styleId="23" w:type="paragraph">
    <w:name w:val="Body Text 2"/>
    <w:basedOn w:val="a"/>
    <w:link w:val="24"/>
    <w:uiPriority w:val="99"/>
    <w:semiHidden/>
    <w:pPr>
      <w:spacing w:after="120" w:line="480" w:lineRule="auto"/>
    </w:pPr>
  </w:style>
  <w:style w:customStyle="true" w:styleId="24" w:type="character">
    <w:name w:val="Основной текст 2 Знак"/>
    <w:basedOn w:val="a0"/>
    <w:link w:val="23"/>
    <w:uiPriority w:val="99"/>
    <w:semiHidden/>
    <w:rPr>
      <w:sz w:val="22"/>
      <w:rFonts w:ascii="Times New Roman" w:hAnsi="Times New Roman"/>
    </w:rPr>
  </w:style>
  <w:style w:customStyle="true" w:styleId="25" w:type="table">
    <w:name w:val="Обычная таблица2"/>
    <w:uiPriority w:val="99"/>
    <w:semiHidden/>
    <w:tblPr>
      <w:tblCellMar>
        <w:left w:w="108" w:type="dxa"/>
        <w:top w:w="0" w:type="dxa"/>
        <w:right w:w="108" w:type="dxa"/>
        <w:bottom w:w="0" w:type="dxa"/>
      </w:tblCellMar>
    </w:tblPr>
    <w:pPr>
      <w:spacing w:after="160" w:line="256" w:lineRule="auto"/>
    </w:pPr>
    <w:rPr>
      <w:rFonts w:ascii="Times New Roman" w:hAnsi="Times New Roman"/>
    </w:rPr>
  </w:style>
  <w:style w:customStyle="true" w:styleId="30" w:type="character">
    <w:name w:val="Заголовок 3 Знак"/>
    <w:link w:val="3"/>
    <w:uiPriority w:val="9"/>
    <w:semiHidden/>
    <w:rPr>
      <w:rFonts w:ascii="Times New Roman" w:hAnsi="Times New Roman"/>
    </w:rPr>
  </w:style>
  <w:style w:customStyle="true" w:styleId="31" w:type="paragraph">
    <w:name w:val="Основной текст 31"/>
    <w:basedOn w:val="BodyText4"/>
    <w:uiPriority w:val="99"/>
    <w:semiHidden/>
    <w:pPr>
      <w:ind w:left="1440"/>
    </w:pPr>
  </w:style>
  <w:style w:customStyle="true" w:styleId="32" w:type="table">
    <w:name w:val="Сетка таблицы3"/>
    <w:basedOn w:val="a1"/>
    <w:next w:val="a3"/>
    <w:uiPriority w:val="59"/>
    <w:tblPr/>
    <w:rPr>
      <w:rFonts w:ascii="Times New Roman" w:hAnsi="Times New Roman"/>
    </w:rPr>
  </w:style>
  <w:style w:styleId="33" w:type="paragraph">
    <w:name w:val="Body Text 3"/>
    <w:basedOn w:val="a"/>
    <w:link w:val="34"/>
    <w:uiPriority w:val="99"/>
    <w:semiHidden/>
    <w:pPr>
      <w:spacing w:after="120"/>
    </w:pPr>
    <w:rPr>
      <w:sz w:val="16"/>
    </w:rPr>
  </w:style>
  <w:style w:customStyle="true" w:styleId="34" w:type="character">
    <w:name w:val="Основной текст 3 Знак"/>
    <w:basedOn w:val="a0"/>
    <w:link w:val="33"/>
    <w:uiPriority w:val="99"/>
    <w:semiHidden/>
    <w:rPr>
      <w:sz w:val="16"/>
      <w:rFonts w:ascii="Times New Roman" w:hAnsi="Times New Roman"/>
    </w:rPr>
  </w:style>
  <w:style w:customStyle="true" w:styleId="35" w:type="table">
    <w:name w:val="Обычная таблица3"/>
    <w:uiPriority w:val="99"/>
    <w:semiHidden/>
    <w:tblPr>
      <w:tblCellMar>
        <w:left w:w="108" w:type="dxa"/>
        <w:top w:w="0" w:type="dxa"/>
        <w:right w:w="108" w:type="dxa"/>
        <w:bottom w:w="0" w:type="dxa"/>
      </w:tblCellMar>
    </w:tblPr>
    <w:pPr>
      <w:spacing w:after="160" w:line="256" w:lineRule="auto"/>
    </w:pPr>
    <w:rPr>
      <w:rFonts w:ascii="Times New Roman" w:hAnsi="Times New Roman"/>
    </w:rPr>
  </w:style>
  <w:style w:customStyle="true" w:styleId="40" w:type="character">
    <w:name w:val="Заголовок 4 Знак"/>
    <w:link w:val="4"/>
    <w:uiPriority w:val="9"/>
    <w:semiHidden/>
    <w:rPr>
      <w:rFonts w:ascii="Times New Roman" w:hAnsi="Times New Roman"/>
    </w:rPr>
  </w:style>
  <w:style w:customStyle="true" w:styleId="41" w:type="table">
    <w:name w:val="Сетка таблицы4"/>
    <w:basedOn w:val="a1"/>
    <w:next w:val="a3"/>
    <w:uiPriority w:val="59"/>
    <w:tblPr/>
  </w:style>
  <w:style w:customStyle="true" w:styleId="42" w:type="table">
    <w:name w:val="Обычная таблица4"/>
    <w:uiPriority w:val="99"/>
    <w:semiHidden/>
    <w:tblPr>
      <w:tblCellMar>
        <w:left w:w="108" w:type="dxa"/>
        <w:top w:w="0" w:type="dxa"/>
        <w:right w:w="108" w:type="dxa"/>
        <w:bottom w:w="0" w:type="dxa"/>
      </w:tblCellMar>
    </w:tblPr>
    <w:pPr>
      <w:spacing w:after="160" w:line="256" w:lineRule="auto"/>
    </w:pPr>
  </w:style>
  <w:style w:customStyle="true" w:styleId="50" w:type="character">
    <w:name w:val="Заголовок 5 Знак"/>
    <w:link w:val="5"/>
    <w:uiPriority w:val="9"/>
    <w:semiHidden/>
    <w:rPr>
      <w:rFonts w:ascii="Times New Roman" w:hAnsi="Times New Roman"/>
      <w:lang w:val="en-GB"/>
    </w:rPr>
  </w:style>
  <w:style w:customStyle="true" w:styleId="51" w:type="table">
    <w:name w:val="Обычная таблица5"/>
    <w:uiPriority w:val="99"/>
    <w:semiHidden/>
    <w:tblPr>
      <w:tblCellMar>
        <w:left w:w="108" w:type="dxa"/>
        <w:top w:w="0" w:type="dxa"/>
        <w:right w:w="108" w:type="dxa"/>
        <w:bottom w:w="0" w:type="dxa"/>
      </w:tblCellMar>
    </w:tblPr>
    <w:pPr>
      <w:spacing w:after="160" w:line="256" w:lineRule="auto"/>
    </w:pPr>
    <w:rPr>
      <w:rFonts w:ascii="Times New Roman" w:hAnsi="Times New Roman"/>
    </w:rPr>
  </w:style>
  <w:style w:customStyle="true" w:styleId="60" w:type="character">
    <w:name w:val="Заголовок 6 Знак"/>
    <w:link w:val="6"/>
    <w:uiPriority w:val="9"/>
    <w:semiHidden/>
    <w:rPr>
      <w:rFonts w:ascii="Times New Roman" w:hAnsi="Times New Roman"/>
    </w:rPr>
  </w:style>
  <w:style w:customStyle="true" w:styleId="70" w:type="character">
    <w:name w:val="Заголовок 7 Знак"/>
    <w:link w:val="7"/>
    <w:uiPriority w:val="99"/>
    <w:rPr>
      <w:rFonts w:ascii="Times New Roman" w:hAnsi="Times New Roman"/>
    </w:rPr>
  </w:style>
  <w:style w:customStyle="true" w:styleId="80" w:type="character">
    <w:name w:val="Заголовок 8 Знак"/>
    <w:link w:val="8"/>
    <w:uiPriority w:val="99"/>
    <w:rPr>
      <w:rFonts w:ascii="Times New Roman" w:hAnsi="Times New Roman"/>
    </w:rPr>
  </w:style>
  <w:style w:customStyle="true" w:styleId="90" w:type="character">
    <w:name w:val="Заголовок 9 Знак"/>
    <w:link w:val="9"/>
    <w:uiPriority w:val="99"/>
    <w:rPr>
      <w:i/>
      <w:color w:val="404040"/>
      <w:rFonts w:ascii="Cambria" w:hAnsi="Cambria"/>
    </w:rPr>
  </w:style>
  <w:style w:customStyle="true" w:styleId="110" w:type="table">
    <w:name w:val="Сетка таблицы11"/>
    <w:basedOn w:val="a1"/>
    <w:uiPriority w:val="59"/>
    <w:tblPr/>
    <w:pPr>
      <w:jc w:val="both"/>
      <w:spacing w:after="60"/>
    </w:pPr>
    <w:rPr>
      <w:rFonts w:ascii="Times New Roman" w:hAnsi="Times New Roman"/>
    </w:rPr>
  </w:style>
  <w:style w:customStyle="true" w:styleId="111" w:type="table">
    <w:name w:val="Сетка таблицы111"/>
    <w:basedOn w:val="a1"/>
    <w:uiPriority w:val="59"/>
    <w:tblPr>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Pr>
    <w:rPr>
      <w:rFonts w:ascii="Times New Roman" w:hAnsi="Times New Roman"/>
    </w:rPr>
  </w:style>
  <w:style w:customStyle="true" w:styleId="210" w:type="paragraph">
    <w:name w:val="Основной текст 21"/>
    <w:basedOn w:val="31"/>
    <w:uiPriority w:val="99"/>
    <w:semiHidden/>
    <w:pPr>
      <w:ind w:left="720"/>
    </w:pPr>
  </w:style>
  <w:style w:customStyle="true" w:styleId="211" w:type="table">
    <w:name w:val="Сетка таблицы21"/>
    <w:basedOn w:val="a1"/>
    <w:tblPr/>
    <w:rPr>
      <w:rFonts w:ascii="Times New Roman" w:hAnsi="Times New Roman"/>
    </w:rPr>
  </w:style>
  <w:style w:customStyle="true" w:styleId="1110" w:type="character">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4"/>
    <w:uiPriority w:val="99"/>
    <w:rPr>
      <w:sz w:val="20"/>
      <w:rFonts w:ascii="Times New Roman" w:hAnsi="Times New Roman"/>
    </w:rPr>
  </w:style>
  <w:style w:default="true" w:styleId="a" w:type="paragraph">
    <w:name w:val="Normal"/>
    <w:pPr>
      <w:jc w:val="both"/>
    </w:pPr>
    <w:rPr>
      <w:rFonts w:ascii="Times New Roman" w:hAnsi="Times New Roman"/>
    </w:rPr>
  </w:style>
  <w:style w:default="true" w:styleId="a0" w:type="character">
    <w:name w:val="Default Paragraph Font"/>
    <w:uiPriority w:val="1"/>
    <w:semiHidden/>
  </w:style>
  <w:style w:default="true" w:styleId="a1" w:type="table">
    <w:name w:val="Normal Table"/>
    <w:uiPriority w:val="99"/>
    <w:semiHidden/>
    <w:tblPr>
      <w:tblInd w:w="0" w:type="dxa"/>
      <w:tblCellMar>
        <w:left w:w="108" w:type="dxa"/>
        <w:top w:w="0" w:type="dxa"/>
        <w:right w:w="108" w:type="dxa"/>
        <w:bottom w:w="0" w:type="dxa"/>
      </w:tblCellMar>
    </w:tblPr>
  </w:style>
  <w:style w:default="true" w:styleId="a2" w:type="numbering">
    <w:name w:val="No List"/>
    <w:uiPriority w:val="99"/>
    <w:semiHidden/>
  </w:style>
  <w:style w:styleId="a5" w:type="paragraph">
    <w:name w:val="Balloon Text"/>
    <w:basedOn w:val="a"/>
    <w:link w:val="a6"/>
    <w:uiPriority w:val="99"/>
    <w:semiHidden/>
    <w:rPr>
      <w:sz w:val="16"/>
      <w:rFonts w:ascii="Tahoma" w:hAnsi="Tahoma"/>
    </w:rPr>
  </w:style>
  <w:style w:customStyle="true" w:styleId="a6" w:type="character">
    <w:name w:val="Текст выноски Знак"/>
    <w:link w:val="a5"/>
    <w:uiPriority w:val="99"/>
    <w:semiHidden/>
    <w:rPr>
      <w:sz w:val="16"/>
      <w:rFonts w:ascii="Tahoma" w:hAnsi="Tahoma"/>
    </w:rPr>
  </w:style>
  <w:style w:customStyle="true" w:styleId="Parties" w:type="paragraph">
    <w:name w:val="Parties"/>
    <w:basedOn w:val="a"/>
    <w:uiPriority w:val="13"/>
    <w:semiHidden/>
    <w:pPr>
      <w:numPr>
        <w:numId w:val="16"/>
      </w:numPr>
      <w:spacing w:before="120" w:after="120"/>
    </w:pPr>
    <w:rPr>
      <w:lang w:val="en-GB"/>
    </w:rPr>
  </w:style>
  <w:style w:customStyle="true" w:styleId="Recitals" w:type="paragraph">
    <w:name w:val="Recitals"/>
    <w:basedOn w:val="a"/>
    <w:uiPriority w:val="13"/>
    <w:semiHidden/>
    <w:pPr>
      <w:numPr>
        <w:numId w:val="1"/>
      </w:numPr>
      <w:spacing w:before="120" w:after="120"/>
    </w:pPr>
    <w:rPr>
      <w:lang w:val="en-GB"/>
    </w:rPr>
  </w:style>
  <w:style w:customStyle="true" w:styleId="a7" w:type="paragraph">
    <w:name w:val="Все прописные + жирный"/>
    <w:basedOn w:val="a"/>
    <w:uiPriority w:val="99"/>
    <w:semiHidden/>
    <w:pPr>
      <w:spacing w:after="220"/>
    </w:pPr>
    <w:rPr>
      <w:b/>
      <w:caps/>
      <w:lang w:val="en-GB"/>
    </w:rPr>
  </w:style>
  <w:style w:customStyle="true" w:styleId="LBArabic2" w:type="paragraph">
    <w:name w:val="LB Arabic 2"/>
    <w:basedOn w:val="a"/>
    <w:uiPriority w:val="48"/>
    <w:pPr>
      <w:numPr>
        <w:numId w:val="3"/>
      </w:numPr>
      <w:tabs>
        <w:tab w:val="num" w:pos="360"/>
        <w:tab w:val="clear" w:pos="1440"/>
      </w:tabs>
    </w:pPr>
    <w:rPr>
      <w:sz w:val="24"/>
    </w:rPr>
  </w:style>
  <w:style w:customStyle="true" w:styleId="LBScheduleHeading" w:type="paragraph">
    <w:name w:val="LB Schedule Heading"/>
    <w:basedOn w:val="a"/>
    <w:next w:val="LBSchedulePart"/>
    <w:uiPriority w:val="13"/>
    <w:pPr>
      <w:jc w:val="left"/>
      <w:keepNext/>
      <w:ind w:left="6237"/>
      <w:pageBreakBefore/>
    </w:pPr>
    <w:rPr>
      <w:sz w:val="24"/>
    </w:rPr>
  </w:style>
  <w:style w:customStyle="true" w:styleId="LBScheduleSubheading" w:type="paragraph">
    <w:name w:val="LB Schedule Subheading"/>
    <w:basedOn w:val="a"/>
    <w:next w:val="a"/>
    <w:uiPriority w:val="13"/>
    <w:pPr>
      <w:jc w:val="center"/>
      <w:keepNext/>
      <w:spacing w:before="60" w:after="60"/>
    </w:pPr>
    <w:rPr>
      <w:b/>
      <w:sz w:val="24"/>
    </w:rPr>
  </w:style>
  <w:style w:customStyle="true" w:styleId="LBSchedulePart" w:type="paragraph">
    <w:name w:val="LB Schedule Part"/>
    <w:basedOn w:val="a"/>
    <w:uiPriority w:val="13"/>
    <w:pPr>
      <w:jc w:val="left"/>
      <w:keepNext/>
      <w:ind w:left="6237"/>
    </w:pPr>
    <w:rPr>
      <w:sz w:val="24"/>
    </w:rPr>
  </w:style>
  <w:style w:customStyle="true" w:styleId="LBSchedule5" w:type="paragraph">
    <w:name w:val="LB Schedule 5"/>
    <w:uiPriority w:val="11"/>
    <w:pPr>
      <w:numPr>
        <w:numId w:val="20"/>
        <w:ilvl w:val="4"/>
      </w:numPr>
    </w:pPr>
    <w:rPr>
      <w:rFonts w:ascii="Times New Roman" w:hAnsi="Times New Roman"/>
    </w:rPr>
  </w:style>
  <w:style w:customStyle="true" w:styleId="LBSchedule4" w:type="paragraph">
    <w:name w:val="LB Schedule 4"/>
    <w:uiPriority w:val="11"/>
    <w:pPr>
      <w:numPr>
        <w:numId w:val="20"/>
        <w:ilvl w:val="3"/>
      </w:numPr>
    </w:pPr>
    <w:rPr>
      <w:rFonts w:ascii="Times New Roman" w:hAnsi="Times New Roman"/>
    </w:rPr>
  </w:style>
  <w:style w:customStyle="true" w:styleId="LBSchedule1" w:type="paragraph">
    <w:name w:val="LB Schedule 1"/>
    <w:basedOn w:val="a"/>
    <w:uiPriority w:val="11"/>
    <w:pPr>
      <w:numPr>
        <w:numId w:val="20"/>
      </w:numPr>
      <w:spacing w:before="60" w:after="60"/>
    </w:pPr>
    <w:rPr>
      <w:b/>
      <w:caps/>
    </w:rPr>
  </w:style>
  <w:style w:customStyle="true" w:styleId="LBSchedule3" w:type="paragraph">
    <w:name w:val="LB Schedule 3"/>
    <w:basedOn w:val="a"/>
    <w:uiPriority w:val="11"/>
    <w:pPr>
      <w:numPr>
        <w:numId w:val="20"/>
        <w:ilvl w:val="2"/>
      </w:numPr>
    </w:pPr>
    <w:rPr>
      <w:sz w:val="24"/>
    </w:rPr>
  </w:style>
  <w:style w:customStyle="true" w:styleId="LBSchedule2" w:type="paragraph">
    <w:name w:val="LB Schedule 2"/>
    <w:basedOn w:val="a"/>
    <w:uiPriority w:val="11"/>
    <w:pPr>
      <w:numPr>
        <w:numId w:val="20"/>
        <w:ilvl w:val="1"/>
      </w:numPr>
    </w:pPr>
    <w:rPr>
      <w:sz w:val="24"/>
    </w:rPr>
  </w:style>
  <w:style w:customStyle="true" w:styleId="LBArabic1" w:type="paragraph">
    <w:name w:val="LB Arabic 1"/>
    <w:basedOn w:val="a"/>
    <w:uiPriority w:val="48"/>
    <w:pPr>
      <w:numPr>
        <w:numId w:val="6"/>
      </w:numPr>
    </w:pPr>
    <w:rPr>
      <w:sz w:val="24"/>
    </w:rPr>
  </w:style>
  <w:style w:customStyle="true" w:styleId="LBArabic3" w:type="paragraph">
    <w:name w:val="LB Arabic 3"/>
    <w:basedOn w:val="a"/>
    <w:uiPriority w:val="48"/>
    <w:pPr>
      <w:numPr>
        <w:numId w:val="5"/>
      </w:numPr>
    </w:pPr>
    <w:rPr>
      <w:sz w:val="24"/>
    </w:rPr>
  </w:style>
  <w:style w:customStyle="true" w:styleId="LBArabic4" w:type="paragraph">
    <w:name w:val="LB Arabic 4"/>
    <w:basedOn w:val="a"/>
    <w:uiPriority w:val="48"/>
    <w:pPr>
      <w:numPr>
        <w:numId w:val="7"/>
      </w:numPr>
    </w:pPr>
    <w:rPr>
      <w:sz w:val="24"/>
    </w:rPr>
  </w:style>
  <w:style w:customStyle="true" w:styleId="LBArabic5" w:type="paragraph">
    <w:name w:val="LB Arabic 5"/>
    <w:basedOn w:val="a"/>
    <w:uiPriority w:val="48"/>
    <w:pPr>
      <w:numPr>
        <w:numId w:val="8"/>
      </w:numPr>
    </w:pPr>
    <w:rPr>
      <w:sz w:val="24"/>
    </w:rPr>
  </w:style>
  <w:style w:customStyle="true" w:styleId="LBArabic6" w:type="paragraph">
    <w:name w:val="LB Arabic 6"/>
    <w:basedOn w:val="a"/>
    <w:uiPriority w:val="48"/>
    <w:pPr>
      <w:numPr>
        <w:numId w:val="4"/>
      </w:numPr>
    </w:pPr>
    <w:rPr>
      <w:sz w:val="24"/>
    </w:rPr>
  </w:style>
  <w:style w:customStyle="true" w:styleId="BodyText4" w:type="paragraph">
    <w:name w:val="Body Text 4"/>
    <w:basedOn w:val="a"/>
    <w:uiPriority w:val="3"/>
    <w:semiHidden/>
    <w:pPr>
      <w:ind w:left="2160"/>
      <w:spacing w:before="120" w:after="120"/>
    </w:pPr>
    <w:rPr>
      <w:lang w:val="en-GB"/>
    </w:rPr>
  </w:style>
  <w:style w:customStyle="true" w:styleId="BodyText5" w:type="paragraph">
    <w:name w:val="Body Text 5"/>
    <w:basedOn w:val="a"/>
    <w:uiPriority w:val="3"/>
    <w:semiHidden/>
    <w:pPr>
      <w:ind w:left="2880"/>
      <w:spacing w:before="120" w:after="120"/>
    </w:pPr>
    <w:rPr>
      <w:lang w:val="en-GB"/>
    </w:rPr>
  </w:style>
  <w:style w:customStyle="true" w:styleId="BodyText6" w:type="paragraph">
    <w:name w:val="Body Text 6"/>
    <w:basedOn w:val="a"/>
    <w:uiPriority w:val="3"/>
    <w:semiHidden/>
    <w:pPr>
      <w:ind w:left="3600"/>
      <w:spacing w:before="120" w:after="120"/>
    </w:pPr>
    <w:rPr>
      <w:lang w:val="en-GB"/>
    </w:rPr>
  </w:style>
  <w:style w:customStyle="true" w:styleId="BodyText1" w:type="paragraph">
    <w:name w:val="Body Text 1"/>
    <w:basedOn w:val="a"/>
    <w:uiPriority w:val="2"/>
    <w:semiHidden/>
    <w:pPr>
      <w:spacing w:before="120" w:after="120"/>
    </w:pPr>
    <w:rPr>
      <w:lang w:val="en-GB"/>
    </w:rPr>
  </w:style>
  <w:style w:styleId="a3" w:type="table">
    <w:name w:val="Table Grid"/>
    <w:basedOn w:val="a1"/>
    <w:uiPriority w:val="59"/>
    <w:tblPr/>
  </w:style>
  <w:style w:customStyle="true" w:styleId="NameoftheContract" w:type="paragraph">
    <w:name w:val="Name of the Contract"/>
    <w:basedOn w:val="BodyText1"/>
    <w:uiPriority w:val="13"/>
    <w:semiHidden/>
    <w:pPr>
      <w:jc w:val="center"/>
    </w:pPr>
    <w:rPr>
      <w:b/>
      <w:caps/>
      <w:lang w:val="ru-RU"/>
    </w:rPr>
  </w:style>
  <w:style w:customStyle="true" w:styleId="NameoftheParty-AND" w:type="paragraph">
    <w:name w:val="Name of the Party - AND"/>
    <w:basedOn w:val="BodyText1"/>
    <w:uiPriority w:val="13"/>
    <w:semiHidden/>
    <w:pPr>
      <w:jc w:val="center"/>
    </w:pPr>
  </w:style>
  <w:style w:customStyle="true" w:styleId="NameoftheParty" w:type="paragraph">
    <w:name w:val="Name of the Party"/>
    <w:basedOn w:val="NameoftheParty-AND"/>
    <w:uiPriority w:val="13"/>
    <w:semiHidden/>
    <w:rPr>
      <w:b/>
    </w:rPr>
  </w:style>
  <w:style w:customStyle="true" w:styleId="Schedule1" w:type="paragraph">
    <w:name w:val="Schedule 1"/>
    <w:basedOn w:val="a"/>
    <w:uiPriority w:val="99"/>
    <w:semiHidden/>
    <w:pPr>
      <w:numPr>
        <w:numId w:val="10"/>
      </w:numPr>
      <w:spacing w:after="140" w:line="290" w:lineRule="auto"/>
      <w:outlineLvl w:val="0"/>
    </w:pPr>
    <w:rPr>
      <w:sz w:val="20"/>
      <w:rFonts w:ascii="Arial" w:hAnsi="Arial"/>
    </w:rPr>
  </w:style>
  <w:style w:customStyle="true" w:styleId="Schedule2" w:type="paragraph">
    <w:name w:val="Schedule 2"/>
    <w:basedOn w:val="a"/>
    <w:uiPriority w:val="99"/>
    <w:semiHidden/>
    <w:pPr>
      <w:numPr>
        <w:numId w:val="10"/>
        <w:ilvl w:val="1"/>
      </w:numPr>
      <w:spacing w:after="140" w:line="290" w:lineRule="auto"/>
      <w:outlineLvl w:val="1"/>
    </w:pPr>
    <w:rPr>
      <w:sz w:val="20"/>
      <w:rFonts w:ascii="Arial" w:hAnsi="Arial"/>
    </w:rPr>
  </w:style>
  <w:style w:customStyle="true" w:styleId="Schedule3" w:type="paragraph">
    <w:name w:val="Schedule 3"/>
    <w:basedOn w:val="a"/>
    <w:uiPriority w:val="99"/>
    <w:semiHidden/>
    <w:pPr>
      <w:numPr>
        <w:numId w:val="10"/>
        <w:ilvl w:val="2"/>
      </w:numPr>
      <w:spacing w:after="140" w:line="290" w:lineRule="auto"/>
      <w:outlineLvl w:val="2"/>
    </w:pPr>
    <w:rPr>
      <w:sz w:val="20"/>
      <w:rFonts w:ascii="Arial" w:hAnsi="Arial"/>
    </w:rPr>
  </w:style>
  <w:style w:customStyle="true" w:styleId="Schedule4" w:type="paragraph">
    <w:name w:val="Schedule 4"/>
    <w:basedOn w:val="a"/>
    <w:uiPriority w:val="99"/>
    <w:semiHidden/>
    <w:pPr>
      <w:numPr>
        <w:numId w:val="10"/>
        <w:ilvl w:val="3"/>
      </w:numPr>
      <w:spacing w:after="140" w:line="290" w:lineRule="auto"/>
      <w:outlineLvl w:val="3"/>
    </w:pPr>
    <w:rPr>
      <w:sz w:val="20"/>
      <w:rFonts w:ascii="Arial" w:hAnsi="Arial"/>
    </w:rPr>
  </w:style>
  <w:style w:customStyle="true" w:styleId="Schedule5" w:type="paragraph">
    <w:name w:val="Schedule 5"/>
    <w:basedOn w:val="a"/>
    <w:uiPriority w:val="99"/>
    <w:semiHidden/>
    <w:pPr>
      <w:numPr>
        <w:numId w:val="10"/>
        <w:ilvl w:val="4"/>
      </w:numPr>
      <w:spacing w:after="140" w:line="290" w:lineRule="auto"/>
      <w:outlineLvl w:val="4"/>
    </w:pPr>
    <w:rPr>
      <w:sz w:val="20"/>
      <w:rFonts w:ascii="Arial" w:hAnsi="Arial"/>
    </w:rPr>
  </w:style>
  <w:style w:customStyle="true" w:styleId="Schedule6" w:type="paragraph">
    <w:name w:val="Schedule 6"/>
    <w:basedOn w:val="a"/>
    <w:uiPriority w:val="99"/>
    <w:semiHidden/>
    <w:pPr>
      <w:numPr>
        <w:numId w:val="10"/>
        <w:ilvl w:val="5"/>
      </w:numPr>
      <w:spacing w:after="140" w:line="290" w:lineRule="auto"/>
      <w:outlineLvl w:val="5"/>
    </w:pPr>
    <w:rPr>
      <w:sz w:val="20"/>
      <w:rFonts w:ascii="Arial" w:hAnsi="Arial"/>
    </w:rPr>
  </w:style>
  <w:style w:customStyle="true" w:styleId="LBSchedule1-Alt" w:type="paragraph">
    <w:name w:val="LB Schedule 1 - Alt"/>
    <w:uiPriority w:val="12"/>
    <w:pPr>
      <w:numPr>
        <w:numId w:val="19"/>
      </w:numPr>
      <w:jc w:val="center"/>
      <w:ind w:left="0" w:firstLine="0"/>
      <w:spacing w:before="240" w:after="120"/>
      <w:tabs>
        <w:tab w:val="left" w:pos="720"/>
      </w:tabs>
    </w:pPr>
    <w:rPr>
      <w:b/>
      <w:caps/>
      <w:sz w:val="24"/>
      <w:rFonts w:ascii="Times New Roman" w:hAnsi="Times New Roman"/>
      <w:lang w:val="en-GB"/>
    </w:rPr>
  </w:style>
  <w:style w:customStyle="true" w:styleId="LBSchedule2-Alt" w:type="paragraph">
    <w:name w:val="LB Schedule 2 - Alt"/>
    <w:uiPriority w:val="12"/>
    <w:pPr>
      <w:numPr>
        <w:numId w:val="19"/>
        <w:ilvl w:val="1"/>
      </w:numPr>
      <w:jc w:val="both"/>
      <w:tabs>
        <w:tab w:val="left" w:pos="720"/>
      </w:tabs>
    </w:pPr>
    <w:rPr>
      <w:sz w:val="24"/>
      <w:rFonts w:ascii="Times New Roman" w:hAnsi="Times New Roman"/>
      <w:lang w:val="en-GB"/>
    </w:rPr>
  </w:style>
  <w:style w:customStyle="true" w:styleId="LBSchedule3-Alt" w:type="paragraph">
    <w:name w:val="LB Schedule 3 - Alt"/>
    <w:uiPriority w:val="12"/>
    <w:pPr>
      <w:numPr>
        <w:numId w:val="19"/>
        <w:ilvl w:val="3"/>
      </w:numPr>
      <w:jc w:val="both"/>
      <w:tabs>
        <w:tab w:val="left" w:pos="1440"/>
      </w:tabs>
    </w:pPr>
    <w:rPr>
      <w:sz w:val="24"/>
      <w:rFonts w:ascii="Times New Roman" w:hAnsi="Times New Roman"/>
      <w:lang w:val="en-GB"/>
    </w:rPr>
  </w:style>
  <w:style w:customStyle="true" w:styleId="LBSchedule4-Alt" w:type="paragraph">
    <w:name w:val="LB Schedule 4 - Alt"/>
    <w:uiPriority w:val="12"/>
    <w:pPr>
      <w:numPr>
        <w:numId w:val="19"/>
        <w:ilvl w:val="4"/>
      </w:numPr>
      <w:tabs>
        <w:tab w:val="left" w:pos="2160"/>
      </w:tabs>
    </w:pPr>
    <w:rPr>
      <w:sz w:val="24"/>
      <w:rFonts w:ascii="Times New Roman" w:hAnsi="Times New Roman"/>
      <w:lang w:val="en-GB"/>
    </w:rPr>
  </w:style>
  <w:style w:customStyle="true" w:styleId="LBSchedule5-Alt" w:type="paragraph">
    <w:name w:val="LB Schedule 5 - Alt"/>
    <w:uiPriority w:val="12"/>
    <w:pPr>
      <w:numPr>
        <w:numId w:val="19"/>
        <w:ilvl w:val="5"/>
      </w:numPr>
      <w:jc w:val="both"/>
      <w:tabs>
        <w:tab w:val="left" w:pos="2880"/>
      </w:tabs>
    </w:pPr>
    <w:rPr>
      <w:sz w:val="24"/>
      <w:rFonts w:ascii="Times New Roman" w:hAnsi="Times New Roman"/>
      <w:lang w:val="en-GB"/>
    </w:rPr>
  </w:style>
  <w:style w:customStyle="true" w:styleId="LBHeading1" w:type="paragraph">
    <w:name w:val="LB Heading 1"/>
    <w:pPr>
      <w:numPr>
        <w:numId w:val="12"/>
      </w:numPr>
      <w:jc w:val="center"/>
      <w:spacing w:before="240" w:after="120"/>
    </w:pPr>
    <w:rPr>
      <w:b/>
      <w:caps/>
      <w:sz w:val="24"/>
      <w:rFonts w:ascii="Times New Roman" w:hAnsi="Times New Roman"/>
    </w:rPr>
  </w:style>
  <w:style w:customStyle="true" w:styleId="LBHeading2" w:type="paragraph">
    <w:name w:val="LB Heading 2"/>
    <w:pPr>
      <w:numPr>
        <w:numId w:val="12"/>
        <w:ilvl w:val="1"/>
      </w:numPr>
      <w:jc w:val="both"/>
    </w:pPr>
    <w:rPr>
      <w:sz w:val="24"/>
      <w:rFonts w:ascii="Times New Roman" w:hAnsi="Times New Roman"/>
    </w:rPr>
  </w:style>
  <w:style w:customStyle="true" w:styleId="LBHeading3" w:type="paragraph">
    <w:name w:val="LB Heading 3"/>
    <w:pPr>
      <w:numPr>
        <w:numId w:val="12"/>
        <w:ilvl w:val="3"/>
      </w:numPr>
      <w:jc w:val="both"/>
    </w:pPr>
    <w:rPr>
      <w:sz w:val="24"/>
      <w:rFonts w:ascii="Times New Roman" w:hAnsi="Times New Roman"/>
    </w:rPr>
  </w:style>
  <w:style w:customStyle="true" w:styleId="LBHeading3-111" w:type="paragraph">
    <w:name w:val="LB Heading 3 - 1.1.1"/>
    <w:uiPriority w:val="99"/>
    <w:semiHidden/>
    <w:pPr>
      <w:numPr>
        <w:numId w:val="12"/>
        <w:ilvl w:val="2"/>
      </w:numPr>
      <w:jc w:val="both"/>
      <w:spacing w:before="120" w:after="120"/>
    </w:pPr>
    <w:rPr>
      <w:rFonts w:ascii="Times New Roman" w:hAnsi="Times New Roman"/>
      <w:lang w:val="en-US"/>
    </w:rPr>
  </w:style>
  <w:style w:customStyle="true" w:styleId="LBHeading4" w:type="paragraph">
    <w:name w:val="LB Heading 4"/>
    <w:pPr>
      <w:numPr>
        <w:numId w:val="12"/>
        <w:ilvl w:val="4"/>
      </w:numPr>
      <w:jc w:val="both"/>
    </w:pPr>
    <w:rPr>
      <w:sz w:val="24"/>
      <w:rFonts w:ascii="Times New Roman" w:hAnsi="Times New Roman"/>
    </w:rPr>
  </w:style>
  <w:style w:customStyle="true" w:styleId="LBHeading5" w:type="paragraph">
    <w:name w:val="LB Heading 5"/>
    <w:pPr>
      <w:numPr>
        <w:numId w:val="12"/>
        <w:ilvl w:val="5"/>
      </w:numPr>
      <w:jc w:val="both"/>
    </w:pPr>
    <w:rPr>
      <w:rFonts w:ascii="Times New Roman" w:hAnsi="Times New Roman"/>
    </w:rPr>
  </w:style>
  <w:style w:customStyle="true" w:styleId="LBHeading1-Alt" w:type="paragraph">
    <w:name w:val="LB Heading 1 - Alt"/>
    <w:uiPriority w:val="1"/>
    <w:pPr>
      <w:numPr>
        <w:numId w:val="11"/>
      </w:numPr>
      <w:jc w:val="center"/>
      <w:spacing w:before="240" w:after="120"/>
      <w:tabs>
        <w:tab w:val="left" w:pos="720"/>
      </w:tabs>
    </w:pPr>
    <w:rPr>
      <w:b/>
      <w:caps/>
      <w:sz w:val="24"/>
      <w:rFonts w:ascii="Times New Roman" w:hAnsi="Times New Roman"/>
      <w:lang w:val="en-GB"/>
    </w:rPr>
  </w:style>
  <w:style w:customStyle="true" w:styleId="LBHeading2-Alt" w:type="paragraph">
    <w:name w:val="LB Heading 2 - Alt"/>
    <w:uiPriority w:val="1"/>
    <w:pPr>
      <w:numPr>
        <w:numId w:val="11"/>
        <w:ilvl w:val="1"/>
      </w:numPr>
      <w:jc w:val="both"/>
    </w:pPr>
    <w:rPr>
      <w:sz w:val="24"/>
      <w:rFonts w:ascii="Times New Roman" w:hAnsi="Times New Roman"/>
      <w:lang w:val="en-GB"/>
    </w:rPr>
  </w:style>
  <w:style w:customStyle="true" w:styleId="LBHeading3-Alt" w:type="paragraph">
    <w:name w:val="LB Heading 3 - Alt"/>
    <w:uiPriority w:val="1"/>
    <w:pPr>
      <w:numPr>
        <w:numId w:val="11"/>
        <w:ilvl w:val="3"/>
      </w:numPr>
      <w:jc w:val="both"/>
    </w:pPr>
    <w:rPr>
      <w:sz w:val="24"/>
      <w:rFonts w:ascii="Times New Roman" w:hAnsi="Times New Roman"/>
      <w:lang w:val="en-GB"/>
    </w:rPr>
  </w:style>
  <w:style w:customStyle="true" w:styleId="LBHeading3-111Alt" w:type="paragraph">
    <w:name w:val="LB Heading 3 - 1.1.1 Alt"/>
    <w:uiPriority w:val="99"/>
    <w:semiHidden/>
    <w:pPr>
      <w:numPr>
        <w:numId w:val="11"/>
        <w:ilvl w:val="2"/>
      </w:numPr>
      <w:jc w:val="both"/>
      <w:spacing w:before="120" w:after="120"/>
      <w:tabs>
        <w:tab w:val="left" w:pos="720"/>
      </w:tabs>
    </w:pPr>
    <w:rPr>
      <w:rFonts w:ascii="Times New Roman" w:hAnsi="Times New Roman"/>
    </w:rPr>
  </w:style>
  <w:style w:customStyle="true" w:styleId="LBHeading4-Alt" w:type="paragraph">
    <w:name w:val="LB Heading 4 - Alt"/>
    <w:uiPriority w:val="1"/>
    <w:pPr>
      <w:numPr>
        <w:numId w:val="11"/>
        <w:ilvl w:val="4"/>
      </w:numPr>
      <w:jc w:val="both"/>
    </w:pPr>
    <w:rPr>
      <w:sz w:val="24"/>
      <w:rFonts w:ascii="Times New Roman" w:hAnsi="Times New Roman"/>
      <w:lang w:val="en-GB"/>
    </w:rPr>
  </w:style>
  <w:style w:customStyle="true" w:styleId="LBHeading5-Alt" w:type="paragraph">
    <w:name w:val="LB Heading 5 - Alt"/>
    <w:uiPriority w:val="1"/>
    <w:pPr>
      <w:numPr>
        <w:numId w:val="11"/>
        <w:ilvl w:val="5"/>
      </w:numPr>
      <w:jc w:val="both"/>
    </w:pPr>
    <w:rPr>
      <w:sz w:val="24"/>
      <w:rFonts w:ascii="Times New Roman" w:hAnsi="Times New Roman"/>
      <w:lang w:val="en-GB"/>
    </w:rPr>
  </w:style>
  <w:style w:customStyle="true" w:styleId="Parties-Alt" w:type="paragraph">
    <w:name w:val="Parties - Alt"/>
    <w:uiPriority w:val="13"/>
    <w:semiHidden/>
    <w:pPr>
      <w:numPr>
        <w:numId w:val="14"/>
        <w:ilvl w:val="1"/>
      </w:numPr>
      <w:jc w:val="both"/>
      <w:spacing w:before="120" w:after="120"/>
    </w:pPr>
    <w:rPr>
      <w:rFonts w:ascii="Times New Roman" w:hAnsi="Times New Roman"/>
    </w:rPr>
  </w:style>
  <w:style w:customStyle="true" w:styleId="Recitals-Alt" w:type="paragraph">
    <w:name w:val="Recitals - Alt"/>
    <w:uiPriority w:val="13"/>
    <w:semiHidden/>
    <w:pPr>
      <w:numPr>
        <w:numId w:val="14"/>
      </w:numPr>
      <w:jc w:val="both"/>
      <w:spacing w:before="120" w:after="120"/>
    </w:pPr>
    <w:rPr>
      <w:rFonts w:ascii="Times New Roman" w:hAnsi="Times New Roman"/>
    </w:rPr>
  </w:style>
  <w:style w:customStyle="true" w:styleId="LBSchedule3-111Alt" w:type="paragraph">
    <w:name w:val="LB Schedule 3 - 1.1.1 Alt"/>
    <w:uiPriority w:val="99"/>
    <w:semiHidden/>
    <w:pPr>
      <w:numPr>
        <w:numId w:val="19"/>
        <w:ilvl w:val="2"/>
      </w:numPr>
      <w:jc w:val="both"/>
      <w:spacing w:before="120" w:after="120"/>
      <w:tabs>
        <w:tab w:val="left" w:pos="720"/>
      </w:tabs>
    </w:pPr>
    <w:rPr>
      <w:rFonts w:ascii="Times New Roman" w:hAnsi="Times New Roman"/>
      <w:lang w:val="en-US"/>
    </w:rPr>
  </w:style>
  <w:style w:customStyle="true" w:styleId="LBArabic1-Alt" w:type="paragraph">
    <w:name w:val="LB Arabic 1 - Alt"/>
    <w:uiPriority w:val="49"/>
    <w:pPr>
      <w:numPr>
        <w:numId w:val="13"/>
      </w:numPr>
      <w:jc w:val="both"/>
    </w:pPr>
    <w:rPr>
      <w:sz w:val="24"/>
      <w:rFonts w:ascii="Times New Roman" w:hAnsi="Times New Roman"/>
      <w:lang w:val="en-GB"/>
    </w:rPr>
  </w:style>
  <w:style w:customStyle="true" w:styleId="LBArabic2-Alt" w:type="paragraph">
    <w:name w:val="LB Arabic 2 - Alt"/>
    <w:uiPriority w:val="49"/>
    <w:pPr>
      <w:numPr>
        <w:numId w:val="13"/>
        <w:ilvl w:val="1"/>
      </w:numPr>
      <w:jc w:val="both"/>
    </w:pPr>
    <w:rPr>
      <w:sz w:val="24"/>
      <w:rFonts w:ascii="Times New Roman" w:hAnsi="Times New Roman"/>
      <w:lang w:val="en-GB"/>
    </w:rPr>
  </w:style>
  <w:style w:customStyle="true" w:styleId="LBArabic3-Alt" w:type="paragraph">
    <w:name w:val="LB Arabic 3 - Alt"/>
    <w:uiPriority w:val="49"/>
    <w:pPr>
      <w:numPr>
        <w:numId w:val="13"/>
        <w:ilvl w:val="2"/>
      </w:numPr>
      <w:jc w:val="both"/>
    </w:pPr>
    <w:rPr>
      <w:sz w:val="24"/>
      <w:rFonts w:ascii="Times New Roman" w:hAnsi="Times New Roman"/>
      <w:lang w:val="en-GB"/>
    </w:rPr>
  </w:style>
  <w:style w:customStyle="true" w:styleId="LBArabic4-Alt" w:type="paragraph">
    <w:name w:val="LB Arabic 4 - Alt"/>
    <w:uiPriority w:val="49"/>
    <w:pPr>
      <w:numPr>
        <w:numId w:val="13"/>
        <w:ilvl w:val="3"/>
      </w:numPr>
      <w:jc w:val="both"/>
    </w:pPr>
    <w:rPr>
      <w:sz w:val="24"/>
      <w:rFonts w:ascii="Times New Roman" w:hAnsi="Times New Roman"/>
      <w:lang w:val="en-GB"/>
    </w:rPr>
  </w:style>
  <w:style w:customStyle="true" w:styleId="LBArabic5-Alt" w:type="paragraph">
    <w:name w:val="LB Arabic 5 - Alt"/>
    <w:uiPriority w:val="49"/>
    <w:pPr>
      <w:numPr>
        <w:numId w:val="13"/>
        <w:ilvl w:val="4"/>
      </w:numPr>
      <w:jc w:val="both"/>
    </w:pPr>
    <w:rPr>
      <w:sz w:val="24"/>
      <w:rFonts w:ascii="Times New Roman" w:hAnsi="Times New Roman"/>
      <w:lang w:val="en-GB"/>
    </w:rPr>
  </w:style>
  <w:style w:customStyle="true" w:styleId="LBArabic6-Alt" w:type="paragraph">
    <w:name w:val="LB Arabic 6 - Alt"/>
    <w:uiPriority w:val="49"/>
    <w:pPr>
      <w:numPr>
        <w:numId w:val="13"/>
        <w:ilvl w:val="5"/>
      </w:numPr>
      <w:jc w:val="both"/>
    </w:pPr>
    <w:rPr>
      <w:sz w:val="24"/>
      <w:rFonts w:ascii="Times New Roman" w:hAnsi="Times New Roman"/>
      <w:lang w:val="en-GB"/>
    </w:rPr>
  </w:style>
  <w:style w:customStyle="true" w:styleId="BdyText2" w:type="paragraph">
    <w:name w:val="Bоdy Text 2"/>
    <w:uiPriority w:val="2"/>
    <w:semiHidden/>
    <w:pPr>
      <w:jc w:val="both"/>
      <w:ind w:left="720"/>
      <w:spacing w:before="120" w:after="120"/>
    </w:pPr>
    <w:rPr>
      <w:rFonts w:ascii="Times New Roman" w:hAnsi="Times New Roman"/>
    </w:rPr>
  </w:style>
  <w:style w:customStyle="true" w:styleId="BdyText3" w:type="paragraph">
    <w:name w:val="Bоdy Text 3"/>
    <w:basedOn w:val="BdyText2"/>
    <w:uiPriority w:val="2"/>
    <w:semiHidden/>
    <w:pPr>
      <w:ind w:left="1440"/>
    </w:pPr>
  </w:style>
  <w:style w:customStyle="true" w:styleId="LBParties" w:type="paragraph">
    <w:name w:val="LB Parties"/>
    <w:basedOn w:val="Parties"/>
    <w:uiPriority w:val="13"/>
    <w:pPr>
      <w:spacing w:before="0" w:after="0"/>
    </w:pPr>
    <w:rPr>
      <w:sz w:val="24"/>
      <w:lang w:val="ru-RU"/>
    </w:rPr>
  </w:style>
  <w:style w:customStyle="true" w:styleId="LBParties-Alt" w:type="paragraph">
    <w:name w:val="LB Parties - Alt"/>
    <w:basedOn w:val="Parties-Alt"/>
    <w:uiPriority w:val="13"/>
    <w:pPr>
      <w:numPr>
        <w:numId w:val="0"/>
        <w:ilvl w:val="0"/>
      </w:numPr>
      <w:ind w:left="720" w:hanging="720"/>
      <w:spacing w:before="0" w:after="0"/>
    </w:pPr>
    <w:rPr>
      <w:sz w:val="24"/>
      <w:lang w:val="en-GB"/>
    </w:rPr>
  </w:style>
  <w:style w:customStyle="true" w:styleId="LBRecitals" w:type="paragraph">
    <w:name w:val="LB Recitals"/>
    <w:basedOn w:val="Recitals"/>
    <w:uiPriority w:val="13"/>
    <w:pPr>
      <w:spacing w:before="0" w:after="0"/>
    </w:pPr>
    <w:rPr>
      <w:sz w:val="24"/>
      <w:lang w:val="ru-RU"/>
    </w:rPr>
  </w:style>
  <w:style w:customStyle="true" w:styleId="LBRecitals-Alt" w:type="paragraph">
    <w:name w:val="LB Recitals - Alt"/>
    <w:basedOn w:val="Recitals-Alt"/>
    <w:uiPriority w:val="13"/>
    <w:pPr>
      <w:spacing w:before="0" w:after="0"/>
    </w:pPr>
    <w:rPr>
      <w:sz w:val="24"/>
      <w:lang w:val="en-GB"/>
    </w:rPr>
  </w:style>
  <w:style w:customStyle="true" w:styleId="LBNameoftheContract" w:type="paragraph">
    <w:name w:val="LB Name of the Contract"/>
    <w:basedOn w:val="NameoftheContract"/>
    <w:next w:val="LBNameoftheParty"/>
    <w:uiPriority w:val="13"/>
    <w:pPr>
      <w:spacing w:before="240"/>
    </w:pPr>
    <w:rPr>
      <w:sz w:val="24"/>
    </w:rPr>
  </w:style>
  <w:style w:customStyle="true" w:styleId="LBNameoftheParty" w:type="paragraph">
    <w:name w:val="LB Name of the Party"/>
    <w:basedOn w:val="NameoftheParty"/>
    <w:uiPriority w:val="13"/>
    <w:pPr>
      <w:spacing w:before="0" w:after="0"/>
    </w:pPr>
    <w:rPr>
      <w:sz w:val="24"/>
      <w:lang w:val="ru-RU"/>
    </w:rPr>
  </w:style>
  <w:style w:customStyle="true" w:styleId="LBNameofthePartyAND" w:type="paragraph">
    <w:name w:val="LB Name of the Party – AND"/>
    <w:basedOn w:val="NameoftheParty-AND"/>
    <w:uiPriority w:val="13"/>
    <w:pPr>
      <w:spacing w:before="60" w:after="60"/>
    </w:pPr>
    <w:rPr>
      <w:sz w:val="24"/>
      <w:lang w:val="ru-RU"/>
    </w:rPr>
  </w:style>
  <w:style w:customStyle="true" w:styleId="LBBodyText1" w:type="paragraph">
    <w:name w:val="LB Body Text 1"/>
    <w:basedOn w:val="BodyText1"/>
    <w:uiPriority w:val="2"/>
    <w:pPr>
      <w:spacing w:before="0" w:after="0"/>
    </w:pPr>
    <w:rPr>
      <w:sz w:val="24"/>
      <w:lang w:val="ru-RU"/>
    </w:rPr>
  </w:style>
  <w:style w:customStyle="true" w:styleId="LBBodyText2" w:type="paragraph">
    <w:name w:val="LB Body Text 2"/>
    <w:basedOn w:val="BdyText2"/>
    <w:uiPriority w:val="2"/>
    <w:pPr>
      <w:ind w:left="851"/>
      <w:spacing w:before="0" w:after="0"/>
    </w:pPr>
    <w:rPr>
      <w:sz w:val="24"/>
    </w:rPr>
  </w:style>
  <w:style w:customStyle="true" w:styleId="LBBodyText3" w:type="paragraph">
    <w:name w:val="LB Body Text 3"/>
    <w:basedOn w:val="BdyText3"/>
    <w:uiPriority w:val="2"/>
    <w:pPr>
      <w:spacing w:before="0" w:after="0"/>
    </w:pPr>
    <w:rPr>
      <w:sz w:val="24"/>
    </w:rPr>
  </w:style>
  <w:style w:customStyle="true" w:styleId="LBBodyText4" w:type="paragraph">
    <w:name w:val="LB Body Text 4"/>
    <w:basedOn w:val="BodyText4"/>
    <w:uiPriority w:val="2"/>
    <w:pPr>
      <w:spacing w:before="0" w:after="0"/>
    </w:pPr>
    <w:rPr>
      <w:sz w:val="24"/>
      <w:lang w:val="ru-RU"/>
    </w:rPr>
  </w:style>
  <w:style w:customStyle="true" w:styleId="LBBodyText5" w:type="paragraph">
    <w:name w:val="LB Body Text 5"/>
    <w:basedOn w:val="BodyText5"/>
    <w:uiPriority w:val="2"/>
    <w:pPr>
      <w:spacing w:before="0" w:after="0"/>
    </w:pPr>
    <w:rPr>
      <w:sz w:val="24"/>
      <w:lang w:val="ru-RU"/>
    </w:rPr>
  </w:style>
  <w:style w:customStyle="true" w:styleId="LBBodyText6" w:type="paragraph">
    <w:name w:val="LB Body Text 6"/>
    <w:basedOn w:val="BodyText6"/>
    <w:uiPriority w:val="2"/>
    <w:pPr>
      <w:spacing w:before="0" w:after="0"/>
    </w:pPr>
    <w:rPr>
      <w:sz w:val="24"/>
      <w:lang w:val="ru-RU"/>
    </w:rPr>
  </w:style>
  <w:style w:customStyle="true" w:styleId="LBScheduleParties" w:type="paragraph">
    <w:name w:val="LB Schedule Parties"/>
    <w:uiPriority w:val="14"/>
    <w:pPr>
      <w:numPr>
        <w:numId w:val="17"/>
      </w:numPr>
      <w:jc w:val="both"/>
    </w:pPr>
    <w:rPr>
      <w:sz w:val="24"/>
      <w:rFonts w:ascii="Times New Roman" w:hAnsi="Times New Roman"/>
    </w:rPr>
  </w:style>
  <w:style w:customStyle="true" w:styleId="LBScheduleParties-Alt" w:type="paragraph">
    <w:name w:val="LB Schedule Parties - Alt"/>
    <w:uiPriority w:val="14"/>
    <w:pPr>
      <w:numPr>
        <w:numId w:val="18"/>
      </w:numPr>
      <w:jc w:val="both"/>
    </w:pPr>
    <w:rPr>
      <w:sz w:val="24"/>
      <w:rFonts w:ascii="Times New Roman" w:hAnsi="Times New Roman"/>
      <w:lang w:val="en-GB"/>
    </w:rPr>
  </w:style>
  <w:style w:customStyle="true" w:styleId="LBSimple1" w:type="paragraph">
    <w:name w:val="LB Simple 1"/>
    <w:uiPriority w:val="15"/>
    <w:pPr>
      <w:numPr>
        <w:numId w:val="30"/>
      </w:numPr>
      <w:jc w:val="both"/>
    </w:pPr>
    <w:rPr>
      <w:sz w:val="24"/>
      <w:rFonts w:ascii="Times New Roman" w:hAnsi="Times New Roman"/>
    </w:rPr>
  </w:style>
  <w:style w:customStyle="true" w:styleId="LBSimple1-Alt" w:type="paragraph">
    <w:name w:val="LB Simple 1 - Alt"/>
    <w:uiPriority w:val="16"/>
    <w:pPr>
      <w:numPr>
        <w:numId w:val="21"/>
      </w:numPr>
      <w:jc w:val="both"/>
    </w:pPr>
    <w:rPr>
      <w:sz w:val="24"/>
      <w:rFonts w:ascii="Times New Roman" w:hAnsi="Times New Roman"/>
      <w:lang w:val="en-GB"/>
    </w:rPr>
  </w:style>
  <w:style w:customStyle="true" w:styleId="LBSimple2" w:type="paragraph">
    <w:name w:val="LB Simple 2"/>
    <w:uiPriority w:val="15"/>
    <w:pPr>
      <w:numPr>
        <w:numId w:val="30"/>
        <w:ilvl w:val="1"/>
      </w:numPr>
      <w:jc w:val="both"/>
    </w:pPr>
    <w:rPr>
      <w:sz w:val="24"/>
      <w:rFonts w:ascii="Times New Roman" w:hAnsi="Times New Roman"/>
    </w:rPr>
  </w:style>
  <w:style w:customStyle="true" w:styleId="LBSimple2-Alt" w:type="paragraph">
    <w:name w:val="LB Simple 2 - Alt"/>
    <w:uiPriority w:val="16"/>
    <w:pPr>
      <w:numPr>
        <w:numId w:val="21"/>
        <w:ilvl w:val="1"/>
      </w:numPr>
      <w:jc w:val="both"/>
    </w:pPr>
    <w:rPr>
      <w:sz w:val="24"/>
      <w:rFonts w:ascii="Times New Roman" w:hAnsi="Times New Roman"/>
      <w:lang w:val="en-GB"/>
    </w:rPr>
  </w:style>
  <w:style w:customStyle="true" w:styleId="LBSimple3-Alt" w:type="paragraph">
    <w:name w:val="LB Simple 3 - Alt"/>
    <w:uiPriority w:val="16"/>
    <w:pPr>
      <w:numPr>
        <w:numId w:val="21"/>
        <w:ilvl w:val="2"/>
      </w:numPr>
      <w:jc w:val="both"/>
    </w:pPr>
    <w:rPr>
      <w:sz w:val="24"/>
      <w:rFonts w:ascii="Times New Roman" w:hAnsi="Times New Roman"/>
      <w:lang w:val="en-GB"/>
    </w:rPr>
  </w:style>
  <w:style w:customStyle="true" w:styleId="LBSimple3" w:type="paragraph">
    <w:name w:val="LB Simple 3"/>
    <w:uiPriority w:val="15"/>
    <w:pPr>
      <w:numPr>
        <w:numId w:val="30"/>
        <w:ilvl w:val="2"/>
      </w:numPr>
      <w:jc w:val="both"/>
    </w:pPr>
    <w:rPr>
      <w:sz w:val="24"/>
      <w:rFonts w:ascii="Times New Roman" w:hAnsi="Times New Roman"/>
    </w:rPr>
  </w:style>
  <w:style w:customStyle="true" w:styleId="LBGovstyle1" w:type="paragraph">
    <w:name w:val="LB Gov style 1"/>
    <w:uiPriority w:val="98"/>
    <w:pPr>
      <w:numPr>
        <w:numId w:val="31"/>
      </w:numPr>
      <w:jc w:val="center"/>
      <w:spacing w:before="240" w:after="120"/>
    </w:pPr>
    <w:rPr>
      <w:b/>
      <w:sz w:val="24"/>
      <w:rFonts w:ascii="Times New Roman" w:hAnsi="Times New Roman"/>
    </w:rPr>
  </w:style>
  <w:style w:customStyle="true" w:styleId="LBGovstyle2" w:type="paragraph">
    <w:name w:val="LB Gov style 2"/>
    <w:uiPriority w:val="98"/>
    <w:pPr>
      <w:numPr>
        <w:numId w:val="31"/>
        <w:ilvl w:val="1"/>
      </w:numPr>
      <w:jc w:val="both"/>
    </w:pPr>
    <w:rPr>
      <w:sz w:val="24"/>
      <w:rFonts w:ascii="Times New Roman" w:hAnsi="Times New Roman"/>
      <w:lang w:val="en-US"/>
    </w:rPr>
  </w:style>
  <w:style w:customStyle="true" w:styleId="LBGovstyle3" w:type="paragraph">
    <w:name w:val="LB Gov style 3"/>
    <w:basedOn w:val="LBGovstyle2"/>
    <w:uiPriority w:val="98"/>
    <w:pPr>
      <w:numPr>
        <w:ilvl w:val="2"/>
      </w:numPr>
    </w:pPr>
  </w:style>
  <w:style w:customStyle="true" w:styleId="LBGovstyle4" w:type="paragraph">
    <w:name w:val="LB Gov style 4"/>
    <w:basedOn w:val="LBGovstyle3"/>
    <w:uiPriority w:val="98"/>
    <w:pPr>
      <w:numPr>
        <w:ilvl w:val="3"/>
      </w:numPr>
    </w:pPr>
  </w:style>
  <w:style w:customStyle="true" w:styleId="LBGovstyle5" w:type="paragraph">
    <w:name w:val="LB Gov style 5"/>
    <w:basedOn w:val="LBGovstyle4"/>
    <w:uiPriority w:val="98"/>
    <w:pPr>
      <w:numPr>
        <w:ilvl w:val="4"/>
      </w:numPr>
    </w:pPr>
  </w:style>
  <w:style w:customStyle="true" w:styleId="LBGovstyle1-Alt" w:type="paragraph">
    <w:name w:val="LB Gov style 1 - Alt"/>
    <w:link w:val="LBGovstyle1-Alt0"/>
    <w:uiPriority w:val="99"/>
    <w:pPr>
      <w:numPr>
        <w:numId w:val="22"/>
      </w:numPr>
      <w:jc w:val="center"/>
      <w:ind w:left="0" w:firstLine="0"/>
      <w:spacing w:before="240" w:after="120"/>
    </w:pPr>
    <w:rPr>
      <w:b/>
      <w:sz w:val="24"/>
      <w:rFonts w:ascii="Times New Roman" w:hAnsi="Times New Roman"/>
      <w:lang w:val="en-US"/>
    </w:rPr>
  </w:style>
  <w:style w:customStyle="true" w:styleId="LBGovstyle1-Alt0" w:type="character">
    <w:name w:val="LB Gov style 1 - Alt Знак"/>
    <w:basedOn w:val="a0"/>
    <w:link w:val="LBGovstyle1-Alt"/>
    <w:uiPriority w:val="99"/>
    <w:rPr>
      <w:b/>
      <w:sz w:val="24"/>
      <w:rFonts w:ascii="Times New Roman" w:hAnsi="Times New Roman"/>
      <w:lang w:val="en-US"/>
    </w:rPr>
  </w:style>
  <w:style w:customStyle="true" w:styleId="LBGovstyle2-Alt" w:type="paragraph">
    <w:name w:val="LB Gov style 2 - Alt"/>
    <w:uiPriority w:val="99"/>
    <w:pPr>
      <w:numPr>
        <w:numId w:val="22"/>
        <w:ilvl w:val="1"/>
      </w:numPr>
      <w:jc w:val="both"/>
      <w:ind w:left="0" w:firstLine="0"/>
    </w:pPr>
    <w:rPr>
      <w:sz w:val="24"/>
      <w:rFonts w:ascii="Times New Roman" w:hAnsi="Times New Roman"/>
      <w:lang w:val="en-US"/>
    </w:rPr>
  </w:style>
  <w:style w:customStyle="true" w:styleId="LBGovstyle3-Alt" w:type="paragraph">
    <w:name w:val="LB Gov style 3 - Alt"/>
    <w:uiPriority w:val="99"/>
    <w:pPr>
      <w:numPr>
        <w:numId w:val="22"/>
        <w:ilvl w:val="2"/>
      </w:numPr>
      <w:jc w:val="both"/>
      <w:ind w:left="0" w:firstLine="0"/>
    </w:pPr>
    <w:rPr>
      <w:sz w:val="24"/>
      <w:rFonts w:ascii="Times New Roman" w:hAnsi="Times New Roman"/>
      <w:lang w:val="en-US"/>
    </w:rPr>
  </w:style>
  <w:style w:customStyle="true" w:styleId="LBGovstyle4-Alt" w:type="paragraph">
    <w:name w:val="LB Gov style 4 - Alt"/>
    <w:uiPriority w:val="99"/>
    <w:pPr>
      <w:numPr>
        <w:numId w:val="22"/>
        <w:ilvl w:val="3"/>
      </w:numPr>
      <w:jc w:val="both"/>
    </w:pPr>
    <w:rPr>
      <w:sz w:val="24"/>
      <w:rFonts w:ascii="Times New Roman" w:hAnsi="Times New Roman"/>
      <w:lang w:val="en-US"/>
    </w:rPr>
  </w:style>
  <w:style w:customStyle="true" w:styleId="LBGovstyle5-Alt" w:type="paragraph">
    <w:name w:val="LB Gov style 5 - Alt"/>
    <w:basedOn w:val="LBGovstyle4-Alt"/>
    <w:uiPriority w:val="99"/>
  </w:style>
  <w:style w:customStyle="true" w:styleId="LBGovstyle6-Alt" w:type="paragraph">
    <w:name w:val="LB Gov style 6 - Alt"/>
    <w:basedOn w:val="LBGovstyle5-Alt"/>
    <w:uiPriority w:val="99"/>
  </w:style>
  <w:style w:customStyle="true" w:styleId="LBGovstyle6" w:type="paragraph">
    <w:name w:val="LB Gov style 6"/>
    <w:basedOn w:val="a"/>
    <w:uiPriority w:val="98"/>
    <w:pPr>
      <w:numPr>
        <w:numId w:val="31"/>
        <w:ilvl w:val="5"/>
      </w:numPr>
    </w:pPr>
    <w:rPr>
      <w:sz w:val="24"/>
      <w:lang w:val="en-US"/>
    </w:rPr>
  </w:style>
  <w:style w:styleId="a8" w:type="paragraph">
    <w:name w:val="Revision"/>
    <w:uiPriority w:val="99"/>
    <w:hidden/>
    <w:semiHidden/>
    <w:rPr>
      <w:sz w:val="24"/>
      <w:rFonts w:ascii="Times New Roman" w:hAnsi="Times New Roman"/>
    </w:rPr>
  </w:style>
  <w:style w:styleId="a9" w:type="paragraph">
    <w:name w:val="endnote text"/>
    <w:basedOn w:val="a"/>
    <w:link w:val="aa"/>
    <w:semiHidden/>
    <w:pPr>
      <w:jc w:val="left"/>
    </w:pPr>
    <w:rPr>
      <w:sz w:val="20"/>
    </w:rPr>
  </w:style>
  <w:style w:customStyle="true" w:styleId="aa" w:type="character">
    <w:name w:val="Текст концевой сноски Знак"/>
    <w:basedOn w:val="a0"/>
    <w:link w:val="a9"/>
    <w:semiHidden/>
    <w:rPr>
      <w:rFonts w:ascii="Times New Roman" w:hAnsi="Times New Roman"/>
    </w:rPr>
  </w:style>
  <w:style w:styleId="ab" w:type="character">
    <w:name w:val="endnote reference"/>
    <w:basedOn w:val="a0"/>
    <w:semiHidden/>
    <w:rPr>
      <w:vertAlign w:val="superscript"/>
    </w:rPr>
  </w:style>
  <w:style w:styleId="ac" w:type="character">
    <w:name w:val="Placeholder Text"/>
    <w:basedOn w:val="a0"/>
    <w:uiPriority w:val="99"/>
    <w:semiHidden/>
    <w:rPr>
      <w:color w:val="808080"/>
    </w:rPr>
  </w:style>
  <w:style w:customStyle="true" w:styleId="StyleNumbered" w:type="numbering">
    <w:name w:val="Style Numbered"/>
    <w:basedOn w:val="a2"/>
    <w:pPr>
      <w:numPr>
        <w:numId w:val="23"/>
      </w:numPr>
    </w:pPr>
  </w:style>
  <w:style w:styleId="ad" w:type="paragraph">
    <w:name w:val="header"/>
    <w:basedOn w:val="a"/>
    <w:link w:val="ae"/>
    <w:uiPriority w:val="99"/>
    <w:pPr>
      <w:tabs>
        <w:tab w:val="center" w:pos="4677"/>
        <w:tab w:val="right" w:pos="9355"/>
      </w:tabs>
    </w:pPr>
  </w:style>
  <w:style w:customStyle="true" w:styleId="ae" w:type="character">
    <w:name w:val="Верхний колонтитул Знак"/>
    <w:basedOn w:val="a0"/>
    <w:link w:val="ad"/>
    <w:uiPriority w:val="99"/>
    <w:rPr>
      <w:sz w:val="22"/>
      <w:rFonts w:ascii="Times New Roman" w:hAnsi="Times New Roman"/>
    </w:rPr>
  </w:style>
  <w:style w:styleId="af" w:type="paragraph">
    <w:name w:val="footer"/>
    <w:basedOn w:val="a"/>
    <w:link w:val="af0"/>
    <w:uiPriority w:val="99"/>
    <w:semiHidden/>
    <w:pPr>
      <w:tabs>
        <w:tab w:val="center" w:pos="4677"/>
        <w:tab w:val="right" w:pos="9355"/>
      </w:tabs>
    </w:pPr>
  </w:style>
  <w:style w:customStyle="true" w:styleId="af0" w:type="character">
    <w:name w:val="Нижний колонтитул Знак"/>
    <w:basedOn w:val="a0"/>
    <w:link w:val="af"/>
    <w:uiPriority w:val="99"/>
    <w:semiHidden/>
    <w:rPr>
      <w:sz w:val="22"/>
      <w:rFonts w:ascii="Times New Roman" w:hAnsi="Times New Roman"/>
    </w:rPr>
  </w:style>
  <w:style w:styleId="af1" w:type="paragraph">
    <w:name w:val="Body Text"/>
    <w:basedOn w:val="a"/>
    <w:link w:val="af2"/>
    <w:uiPriority w:val="99"/>
    <w:semiHidden/>
    <w:pPr>
      <w:spacing w:after="120"/>
    </w:pPr>
  </w:style>
  <w:style w:customStyle="true" w:styleId="af2" w:type="character">
    <w:name w:val="Основной текст Знак"/>
    <w:basedOn w:val="a0"/>
    <w:link w:val="af1"/>
    <w:uiPriority w:val="99"/>
    <w:semiHidden/>
    <w:rPr>
      <w:sz w:val="22"/>
      <w:rFonts w:ascii="Times New Roman" w:hAnsi="Times New Roman"/>
    </w:rPr>
  </w:style>
  <w:style w:customStyle="true" w:styleId="LBRoman3" w:type="paragraph">
    <w:name w:val="LB Roman 3"/>
    <w:basedOn w:val="33"/>
    <w:uiPriority w:val="49"/>
    <w:pPr>
      <w:numPr>
        <w:numId w:val="24"/>
      </w:numPr>
      <w:spacing w:before="120"/>
      <w:tabs>
        <w:tab w:val="num" w:pos="720"/>
        <w:tab w:val="clear" w:pos="2160"/>
      </w:tabs>
    </w:pPr>
    <w:rPr>
      <w:sz w:val="22"/>
    </w:rPr>
  </w:style>
  <w:style w:customStyle="true" w:styleId="LBRoman1" w:type="paragraph">
    <w:name w:val="LB Roman 1"/>
    <w:basedOn w:val="af1"/>
    <w:uiPriority w:val="49"/>
    <w:pPr>
      <w:numPr>
        <w:numId w:val="28"/>
      </w:numPr>
      <w:spacing w:before="120"/>
    </w:pPr>
  </w:style>
  <w:style w:customStyle="true" w:styleId="LBRoman2" w:type="paragraph">
    <w:name w:val="LB Roman 2"/>
    <w:basedOn w:val="23"/>
    <w:uiPriority w:val="49"/>
    <w:pPr>
      <w:numPr>
        <w:numId w:val="25"/>
      </w:numPr>
      <w:spacing w:before="120" w:line="240" w:lineRule="auto"/>
    </w:pPr>
  </w:style>
  <w:style w:customStyle="true" w:styleId="LBRoman4" w:type="paragraph">
    <w:name w:val="LB Roman 4"/>
    <w:basedOn w:val="BodyText4"/>
    <w:uiPriority w:val="49"/>
    <w:pPr>
      <w:numPr>
        <w:numId w:val="26"/>
      </w:numPr>
    </w:pPr>
    <w:rPr>
      <w:lang w:val="ru-RU"/>
    </w:rPr>
  </w:style>
  <w:style w:customStyle="true" w:styleId="LBRoman5" w:type="paragraph">
    <w:name w:val="LB Roman 5"/>
    <w:basedOn w:val="BodyText5"/>
    <w:uiPriority w:val="49"/>
    <w:pPr>
      <w:numPr>
        <w:numId w:val="27"/>
      </w:numPr>
    </w:pPr>
    <w:rPr>
      <w:lang w:val="ru-RU"/>
    </w:rPr>
  </w:style>
  <w:style w:styleId="af3" w:type="character">
    <w:name w:val="annotation reference"/>
    <w:uiPriority w:val="99"/>
    <w:semiHidden/>
    <w:rPr>
      <w:sz w:val="16"/>
    </w:rPr>
  </w:style>
  <w:style w:styleId="af4" w:type="paragraph">
    <w:name w:val="annotation text"/>
    <w:basedOn w:val="a"/>
    <w:link w:val="af5"/>
    <w:uiPriority w:val="99"/>
    <w:semiHidden/>
    <w:rPr>
      <w:sz w:val="20"/>
    </w:rPr>
  </w:style>
  <w:style w:customStyle="true" w:styleId="af5" w:type="character">
    <w:name w:val="Текст примечания Знак"/>
    <w:basedOn w:val="a0"/>
    <w:link w:val="af4"/>
    <w:uiPriority w:val="99"/>
    <w:semiHidden/>
    <w:rPr>
      <w:rFonts w:ascii="Times New Roman" w:hAnsi="Times New Roman"/>
    </w:rPr>
  </w:style>
  <w:style w:styleId="af6" w:type="paragraph">
    <w:name w:val="annotation subject"/>
    <w:basedOn w:val="af4"/>
    <w:link w:val="af7"/>
    <w:next w:val="af4"/>
    <w:uiPriority w:val="99"/>
    <w:semiHidden/>
    <w:rPr>
      <w:b/>
    </w:rPr>
  </w:style>
  <w:style w:customStyle="true" w:styleId="af7" w:type="character">
    <w:name w:val="Тема примечания Знак"/>
    <w:basedOn w:val="af5"/>
    <w:link w:val="af6"/>
    <w:uiPriority w:val="99"/>
    <w:semiHidden/>
    <w:rPr>
      <w:b/>
      <w:rFonts w:ascii="Times New Roman" w:hAnsi="Times New Roman"/>
    </w:rPr>
  </w:style>
  <w:style w:customStyle="true" w:styleId="LBRoman1-Alt" w:type="paragraph">
    <w:name w:val="LB Roman 1 - Alt"/>
    <w:uiPriority w:val="50"/>
    <w:pPr>
      <w:numPr>
        <w:numId w:val="29"/>
      </w:numPr>
      <w:jc w:val="both"/>
      <w:spacing w:before="120" w:after="120"/>
    </w:pPr>
    <w:rPr>
      <w:rFonts w:ascii="Times New Roman" w:hAnsi="Times New Roman"/>
      <w:lang w:val="en-GB"/>
    </w:rPr>
  </w:style>
  <w:style w:customStyle="true" w:styleId="LBRoman2-Alt" w:type="paragraph">
    <w:name w:val="LB Roman 2 - Alt"/>
    <w:uiPriority w:val="50"/>
    <w:pPr>
      <w:numPr>
        <w:numId w:val="29"/>
        <w:ilvl w:val="1"/>
      </w:numPr>
      <w:jc w:val="both"/>
      <w:spacing w:before="120" w:after="120"/>
    </w:pPr>
    <w:rPr>
      <w:rFonts w:ascii="Times New Roman" w:hAnsi="Times New Roman"/>
      <w:lang w:val="en-GB"/>
    </w:rPr>
  </w:style>
  <w:style w:customStyle="true" w:styleId="LBRoman3-Alt" w:type="paragraph">
    <w:name w:val="LB Roman 3 - Alt"/>
    <w:uiPriority w:val="50"/>
    <w:pPr>
      <w:numPr>
        <w:numId w:val="29"/>
        <w:ilvl w:val="2"/>
      </w:numPr>
      <w:jc w:val="both"/>
      <w:spacing w:before="120" w:after="120"/>
    </w:pPr>
    <w:rPr>
      <w:rFonts w:ascii="Times New Roman" w:hAnsi="Times New Roman"/>
      <w:lang w:val="en-GB"/>
    </w:rPr>
  </w:style>
  <w:style w:customStyle="true" w:styleId="LBRoman4-Alt" w:type="paragraph">
    <w:name w:val="LB Roman 4 - Alt"/>
    <w:uiPriority w:val="50"/>
    <w:pPr>
      <w:numPr>
        <w:numId w:val="29"/>
        <w:ilvl w:val="3"/>
      </w:numPr>
      <w:jc w:val="both"/>
      <w:spacing w:before="120" w:after="120"/>
    </w:pPr>
    <w:rPr>
      <w:rFonts w:ascii="Times New Roman" w:hAnsi="Times New Roman"/>
      <w:lang w:val="en-GB"/>
    </w:rPr>
  </w:style>
  <w:style w:customStyle="true" w:styleId="LBRoman5-Alt" w:type="paragraph">
    <w:name w:val="LB Roman 5 - Alt"/>
    <w:uiPriority w:val="50"/>
    <w:pPr>
      <w:numPr>
        <w:numId w:val="29"/>
        <w:ilvl w:val="4"/>
      </w:numPr>
      <w:jc w:val="both"/>
      <w:spacing w:before="120" w:after="120"/>
    </w:pPr>
    <w:rPr>
      <w:rFonts w:ascii="Times New Roman" w:hAnsi="Times New Roman"/>
      <w:lang w:val="en-GB"/>
    </w:rPr>
  </w:style>
  <w:style w:customStyle="true" w:styleId="VegasLex" w:type="table">
    <w:name w:val="Vegas Lex"/>
    <w:basedOn w:val="a1"/>
    <w:uiPriority w:val="99"/>
    <w:tblPr/>
    <w:pPr>
      <w:jc w:val="center"/>
    </w:pPr>
    <w:rPr>
      <w:color w:val="0b1107"/>
      <w:rFonts w:ascii="Times New Roman" w:hAnsi="Times New Roman"/>
    </w:rPr>
  </w:style>
  <w:style w:styleId="af8" w:type="paragraph">
    <w:name w:val="List Paragraph"/>
    <w:basedOn w:val="a"/>
    <w:link w:val="af9"/>
    <w:uiPriority w:val="34"/>
    <w:pPr>
      <w:jc w:val="left"/>
      <w:ind w:left="720"/>
      <w:contextualSpacing/>
    </w:pPr>
    <w:rPr>
      <w:sz w:val="24"/>
    </w:rPr>
  </w:style>
  <w:style w:customStyle="true" w:styleId="af9" w:type="character">
    <w:name w:val="Абзац списка Знак"/>
    <w:link w:val="af8"/>
    <w:uiPriority w:val="34"/>
    <w:rPr>
      <w:sz w:val="24"/>
      <w:rFonts w:ascii="Times New Roman" w:hAnsi="Times New Roman"/>
    </w:rPr>
  </w:style>
  <w:style w:styleId="afa" w:type="character">
    <w:name w:val="footnote reference"/>
    <w:basedOn w:val="a0"/>
    <w:uiPriority w:val="99"/>
    <w:rPr>
      <w:vertAlign w:val="superscript"/>
    </w:rPr>
  </w:style>
  <w:style w:customStyle="true" w:styleId="LBScheduleBodytext" w:type="paragraph">
    <w:name w:val="LB Schedule Body text"/>
    <w:basedOn w:val="a"/>
    <w:uiPriority w:val="99"/>
    <w:pPr>
      <w:spacing w:before="60" w:after="60"/>
    </w:pPr>
    <w:rPr>
      <w:sz w:val="24"/>
    </w:rPr>
  </w:style>
  <w:style w:customStyle="true" w:styleId="VL" w:type="paragraph">
    <w:name w:val="VL_Основной текст"/>
    <w:basedOn w:val="a"/>
    <w:pPr>
      <w:spacing w:before="240"/>
    </w:pPr>
    <w:rPr>
      <w:color w:val="0b1107"/>
      <w:rFonts w:ascii="Calibri" w:hAnsi="Calibri"/>
    </w:rPr>
  </w:style>
  <w:style w:customStyle="true" w:styleId="ConsPlusCell" w:type="paragraph">
    <w:name w:val="ConsPlusCell"/>
    <w:rPr>
      <w:rFonts w:ascii="Arial" w:hAnsi="Arial"/>
    </w:rPr>
  </w:style>
  <w:style w:styleId="afb" w:type="paragraph">
    <w:name w:val="footnote text"/>
    <w:basedOn w:val="a"/>
    <w:link w:val="afc"/>
    <w:uiPriority w:val="99"/>
    <w:pPr>
      <w:jc w:val="left"/>
    </w:pPr>
    <w:rPr>
      <w:sz w:val="20"/>
    </w:rPr>
  </w:style>
  <w:style w:customStyle="true" w:styleId="afc" w:type="character">
    <w:name w:val="Текст сноски Знак"/>
    <w:basedOn w:val="a0"/>
    <w:link w:val="afb"/>
    <w:uiPriority w:val="99"/>
    <w:rPr>
      <w:rFonts w:ascii="Times New Roman" w:hAnsi="Times New Roman"/>
    </w:rPr>
  </w:style>
  <w:style w:customStyle="true" w:styleId="LBGovStyle7" w:type="paragraph">
    <w:name w:val="LB Gov Style 7"/>
    <w:basedOn w:val="LBGovstyle6"/>
    <w:uiPriority w:val="98"/>
    <w:pPr>
      <w:numPr>
        <w:ilvl w:val="6"/>
      </w:numPr>
    </w:pPr>
  </w:style>
  <w:style w:customStyle="true" w:styleId="MsoChpDefault" w:type="paragraph">
    <w:name w:val="MsoChpDefault"/>
  </w:style>
  <w:style w:customStyle="true" w:styleId="MsoNormal0" w:type="paragraph">
    <w:name w:val="MsoNormal"/>
    <w:pPr>
      <w:spacing w:after="160" w:line="256" w:lineRule="auto"/>
    </w:pPr>
    <w:rPr>
      <w:rFonts w:ascii="Times New Roman" w:hAnsi="Times New Roman"/>
    </w:rPr>
  </w:style>
  <w:style w:customStyle="true" w:styleId="MsoChpDefaultdoczillaStyle1" w:type="paragraph">
    <w:name w:val="MsoChpDefault_doczillaStyle_1"/>
  </w:style>
  <w:style w:customStyle="true" w:styleId="MsoPapDefault" w:type="paragraph">
    <w:name w:val="MsoPapDefault"/>
    <w:pPr>
      <w:spacing w:after="160" w:line="256" w:lineRule="auto"/>
    </w:pPr>
  </w:style>
  <w:style w:customStyle="true" w:styleId="WordSection1" w:type="paragraph">
    <w:name w:val="WordSection1"/>
  </w:style>
  <w:style w:customStyle="true" w:styleId="ol" w:type="paragraph">
    <w:name w:val="ol"/>
  </w:style>
  <w:style w:customStyle="true" w:styleId="ul" w:type="paragraph">
    <w:name w:val="ul"/>
  </w:style>
  <w:style w:customStyle="true" w:styleId="VLdoczillaStyle1" w:type="paragraph">
    <w:name w:val="VL_Основной текст_doczillaStyle_1"/>
    <w:pPr>
      <w:jc w:val="both"/>
      <w:spacing w:before="240"/>
    </w:pPr>
    <w:rPr>
      <w:color w:val="141618"/>
      <w:rFonts w:ascii="Times New Roman" w:hAnsi="Times New Roman"/>
    </w:rPr>
  </w:style>
  <w:style w:customStyle="true" w:styleId="MsoNormaldoczillaStyle1" w:type="paragraph">
    <w:name w:val="MsoNormal_doczillaStyle_1"/>
    <w:pPr>
      <w:spacing w:after="160" w:line="256" w:lineRule="auto"/>
    </w:pPr>
    <w:rPr>
      <w:rFonts w:ascii="Times New Roman" w:hAnsi="Times New Roman"/>
    </w:rPr>
  </w:style>
  <w:style w:customStyle="true" w:styleId="MsoChpDefaultdoczillaStyle2" w:type="paragraph">
    <w:name w:val="MsoChpDefault_doczillaStyle_2"/>
  </w:style>
  <w:style w:customStyle="true" w:styleId="MsoPapDefaultdoczillaStyle1" w:type="paragraph">
    <w:name w:val="MsoPapDefault_doczillaStyle_1"/>
    <w:pPr>
      <w:spacing w:after="160" w:line="256" w:lineRule="auto"/>
    </w:pPr>
  </w:style>
  <w:style w:customStyle="true" w:styleId="WordSection1doczillaStyle1" w:type="paragraph">
    <w:name w:val="WordSection1_doczillaStyle_1"/>
  </w:style>
  <w:style w:customStyle="true" w:styleId="MsoNormaldoczillaStyle2" w:type="paragraph">
    <w:name w:val="MsoNormal_doczillaStyle_2"/>
    <w:pPr>
      <w:spacing w:after="160" w:line="256" w:lineRule="auto"/>
    </w:pPr>
    <w:rPr>
      <w:rFonts w:ascii="Times New Roman" w:hAnsi="Times New Roman"/>
    </w:rPr>
  </w:style>
  <w:style w:customStyle="true" w:styleId="MsoChpDefaultdoczillaStyle3" w:type="paragraph">
    <w:name w:val="MsoChpDefault_doczillaStyle_3"/>
  </w:style>
  <w:style w:customStyle="true" w:styleId="MsoPapDefaultdoczillaStyle2" w:type="paragraph">
    <w:name w:val="MsoPapDefault_doczillaStyle_2"/>
    <w:pPr>
      <w:spacing w:after="160" w:line="256" w:lineRule="auto"/>
    </w:pPr>
  </w:style>
  <w:style w:customStyle="true" w:styleId="WordSection1doczillaStyle2" w:type="paragraph">
    <w:name w:val="WordSection1_doczillaStyle_2"/>
  </w:style>
  <w:style w:customStyle="true" w:styleId="frUsedbyWordforHelpfootnotesymbols1Ciaeniinee1-FNCiaeniinee-FN45ReferencianotaalpieSUPERS" w:type="character">
    <w:name w:val="Знак сноски\;fr\;Used by Word for Help footnote symbols\;Знак сноски 1\;Ciae niinee 1\;Знак сноски-FN\;Ciae niinee-FN\;Ссылка на сноску 45\;Referencia nota al pie\;SUPERS"/>
    <w:uiPriority w:val="99"/>
  </w:style>
  <w:style w:customStyle="true" w:styleId="a4" w:type="paragraph">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0"/>
    <w:uiPriority w:val="99"/>
    <w:rPr>
      <w:sz w:val="20"/>
      <w:rFonts w:ascii="Times New Roman" w:hAnsi="Times New Roman"/>
    </w:rPr>
  </w:style>
  <w:style w:customStyle="true" w:styleId="11doczillaStyle1" w:type="table">
    <w:name w:val="Сетка таблицы11_doczillaStyle_1"/>
    <w:uiPriority w:val="59"/>
    <w:tblPr>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CellMar>
        <w:left w:w="108" w:type="dxa"/>
        <w:top w:w="0" w:type="dxa"/>
        <w:right w:w="108" w:type="dxa"/>
        <w:bottom w:w="0" w:type="dxa"/>
      </w:tblCellMar>
    </w:tblPr>
    <w:rPr>
      <w:rFonts w:ascii="Times New Roman" w:hAnsi="Times New Roman"/>
    </w:rPr>
  </w:style>
  <w:style w:customStyle="true" w:styleId="MsoNormaldoczillaStyle3" w:type="paragraph">
    <w:name w:val="MsoNormal_doczillaStyle_3"/>
    <w:pPr>
      <w:spacing w:after="160" w:line="256" w:lineRule="auto"/>
    </w:pPr>
  </w:style>
  <w:style w:customStyle="true" w:styleId="MsoChpDefaultdoczillaStyle4" w:type="paragraph">
    <w:name w:val="MsoChpDefault_doczillaStyle_4"/>
  </w:style>
  <w:style w:customStyle="true" w:styleId="MsoPapDefaultdoczillaStyle3" w:type="paragraph">
    <w:name w:val="MsoPapDefault_doczillaStyle_3"/>
    <w:pPr>
      <w:spacing w:after="160" w:line="256" w:lineRule="auto"/>
    </w:pPr>
  </w:style>
  <w:style w:customStyle="true" w:styleId="WordSection1doczillaStyle3" w:type="paragraph">
    <w:name w:val="WordSection1_doczillaStyle_3"/>
  </w:style>
  <w:style w:customStyle="true" w:styleId="MsoNormaldoczillaStyle4" w:type="paragraph">
    <w:name w:val="MsoNormal_doczillaStyle_4"/>
    <w:pPr>
      <w:spacing w:after="160" w:line="256" w:lineRule="auto"/>
    </w:pPr>
    <w:rPr>
      <w:rFonts w:ascii="Times New Roman" w:hAnsi="Times New Roman"/>
    </w:rPr>
  </w:style>
  <w:style w:customStyle="true" w:styleId="MsoChpDefaultdoczillaStyle5" w:type="paragraph">
    <w:name w:val="MsoChpDefault_doczillaStyle_5"/>
  </w:style>
  <w:style w:customStyle="true" w:styleId="MsoPapDefaultdoczillaStyle4" w:type="paragraph">
    <w:name w:val="MsoPapDefault_doczillaStyle_4"/>
    <w:pPr>
      <w:spacing w:after="160" w:line="256" w:lineRule="auto"/>
    </w:pPr>
  </w:style>
  <w:style w:customStyle="true" w:styleId="WordSection1doczillaStyle4" w:type="paragraph">
    <w:name w:val="WordSection1_doczillaStyle_4"/>
  </w:style>
  <w:style w:styleId="msoIns" w:type="character">
    <w:name w:val="msoIns"/>
    <w:semiHidden/>
    <w:tblPr>
      <w:tblpPr w:horzAnchor="" w:vertAnchor=""/>
      <w:tblOverlap w:val=""/>
    </w:tblPr>
    <w:rPr>
      <w:u w:val="single"/>
      <w:color w:val="0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404179">
      <w:bodyDiv w:val="1"/>
      <w:marLeft w:val="0"/>
      <w:marRight w:val="0"/>
      <w:marTop w:val="0"/>
      <w:marBottom w:val="0"/>
      <w:divBdr>
        <w:top w:val="none" w:sz="0" w:space="0" w:color="auto"/>
        <w:left w:val="none" w:sz="0" w:space="0" w:color="auto"/>
        <w:bottom w:val="none" w:sz="0" w:space="0" w:color="auto"/>
        <w:right w:val="none" w:sz="0" w:space="0" w:color="auto"/>
      </w:divBdr>
    </w:div>
    <w:div w:id="331027696">
      <w:bodyDiv w:val="1"/>
      <w:marLeft w:val="0"/>
      <w:marRight w:val="0"/>
      <w:marTop w:val="0"/>
      <w:marBottom w:val="0"/>
      <w:divBdr>
        <w:top w:val="none" w:sz="0" w:space="0" w:color="auto"/>
        <w:left w:val="none" w:sz="0" w:space="0" w:color="auto"/>
        <w:bottom w:val="none" w:sz="0" w:space="0" w:color="auto"/>
        <w:right w:val="none" w:sz="0" w:space="0" w:color="auto"/>
      </w:divBdr>
    </w:div>
    <w:div w:id="423302406">
      <w:bodyDiv w:val="1"/>
      <w:marLeft w:val="0"/>
      <w:marRight w:val="0"/>
      <w:marTop w:val="0"/>
      <w:marBottom w:val="0"/>
      <w:divBdr>
        <w:top w:val="none" w:sz="0" w:space="0" w:color="auto"/>
        <w:left w:val="none" w:sz="0" w:space="0" w:color="auto"/>
        <w:bottom w:val="none" w:sz="0" w:space="0" w:color="auto"/>
        <w:right w:val="none" w:sz="0" w:space="0" w:color="auto"/>
      </w:divBdr>
    </w:div>
    <w:div w:id="460542274">
      <w:bodyDiv w:val="1"/>
      <w:marLeft w:val="0"/>
      <w:marRight w:val="0"/>
      <w:marTop w:val="0"/>
      <w:marBottom w:val="0"/>
      <w:divBdr>
        <w:top w:val="none" w:sz="0" w:space="0" w:color="auto"/>
        <w:left w:val="none" w:sz="0" w:space="0" w:color="auto"/>
        <w:bottom w:val="none" w:sz="0" w:space="0" w:color="auto"/>
        <w:right w:val="none" w:sz="0" w:space="0" w:color="auto"/>
      </w:divBdr>
    </w:div>
    <w:div w:id="557133938">
      <w:bodyDiv w:val="1"/>
      <w:marLeft w:val="0"/>
      <w:marRight w:val="0"/>
      <w:marTop w:val="0"/>
      <w:marBottom w:val="0"/>
      <w:divBdr>
        <w:top w:val="none" w:sz="0" w:space="0" w:color="auto"/>
        <w:left w:val="none" w:sz="0" w:space="0" w:color="auto"/>
        <w:bottom w:val="none" w:sz="0" w:space="0" w:color="auto"/>
        <w:right w:val="none" w:sz="0" w:space="0" w:color="auto"/>
      </w:divBdr>
    </w:div>
    <w:div w:id="573971382">
      <w:bodyDiv w:val="1"/>
      <w:marLeft w:val="0"/>
      <w:marRight w:val="0"/>
      <w:marTop w:val="0"/>
      <w:marBottom w:val="0"/>
      <w:divBdr>
        <w:top w:val="none" w:sz="0" w:space="0" w:color="auto"/>
        <w:left w:val="none" w:sz="0" w:space="0" w:color="auto"/>
        <w:bottom w:val="none" w:sz="0" w:space="0" w:color="auto"/>
        <w:right w:val="none" w:sz="0" w:space="0" w:color="auto"/>
      </w:divBdr>
    </w:div>
    <w:div w:id="681124496">
      <w:bodyDiv w:val="1"/>
      <w:marLeft w:val="0"/>
      <w:marRight w:val="0"/>
      <w:marTop w:val="0"/>
      <w:marBottom w:val="0"/>
      <w:divBdr>
        <w:top w:val="none" w:sz="0" w:space="0" w:color="auto"/>
        <w:left w:val="none" w:sz="0" w:space="0" w:color="auto"/>
        <w:bottom w:val="none" w:sz="0" w:space="0" w:color="auto"/>
        <w:right w:val="none" w:sz="0" w:space="0" w:color="auto"/>
      </w:divBdr>
    </w:div>
    <w:div w:id="682588261">
      <w:bodyDiv w:val="1"/>
      <w:marLeft w:val="0"/>
      <w:marRight w:val="0"/>
      <w:marTop w:val="0"/>
      <w:marBottom w:val="0"/>
      <w:divBdr>
        <w:top w:val="none" w:sz="0" w:space="0" w:color="auto"/>
        <w:left w:val="none" w:sz="0" w:space="0" w:color="auto"/>
        <w:bottom w:val="none" w:sz="0" w:space="0" w:color="auto"/>
        <w:right w:val="none" w:sz="0" w:space="0" w:color="auto"/>
      </w:divBdr>
    </w:div>
    <w:div w:id="701170731">
      <w:bodyDiv w:val="1"/>
      <w:marLeft w:val="0"/>
      <w:marRight w:val="0"/>
      <w:marTop w:val="0"/>
      <w:marBottom w:val="0"/>
      <w:divBdr>
        <w:top w:val="none" w:sz="0" w:space="0" w:color="auto"/>
        <w:left w:val="none" w:sz="0" w:space="0" w:color="auto"/>
        <w:bottom w:val="none" w:sz="0" w:space="0" w:color="auto"/>
        <w:right w:val="none" w:sz="0" w:space="0" w:color="auto"/>
      </w:divBdr>
    </w:div>
    <w:div w:id="770202312">
      <w:bodyDiv w:val="1"/>
      <w:marLeft w:val="0"/>
      <w:marRight w:val="0"/>
      <w:marTop w:val="0"/>
      <w:marBottom w:val="0"/>
      <w:divBdr>
        <w:top w:val="none" w:sz="0" w:space="0" w:color="auto"/>
        <w:left w:val="none" w:sz="0" w:space="0" w:color="auto"/>
        <w:bottom w:val="none" w:sz="0" w:space="0" w:color="auto"/>
        <w:right w:val="none" w:sz="0" w:space="0" w:color="auto"/>
      </w:divBdr>
    </w:div>
    <w:div w:id="871650896">
      <w:bodyDiv w:val="1"/>
      <w:marLeft w:val="0"/>
      <w:marRight w:val="0"/>
      <w:marTop w:val="0"/>
      <w:marBottom w:val="0"/>
      <w:divBdr>
        <w:top w:val="none" w:sz="0" w:space="0" w:color="auto"/>
        <w:left w:val="none" w:sz="0" w:space="0" w:color="auto"/>
        <w:bottom w:val="none" w:sz="0" w:space="0" w:color="auto"/>
        <w:right w:val="none" w:sz="0" w:space="0" w:color="auto"/>
      </w:divBdr>
    </w:div>
    <w:div w:id="906845312">
      <w:bodyDiv w:val="1"/>
      <w:marLeft w:val="0"/>
      <w:marRight w:val="0"/>
      <w:marTop w:val="0"/>
      <w:marBottom w:val="0"/>
      <w:divBdr>
        <w:top w:val="none" w:sz="0" w:space="0" w:color="auto"/>
        <w:left w:val="none" w:sz="0" w:space="0" w:color="auto"/>
        <w:bottom w:val="none" w:sz="0" w:space="0" w:color="auto"/>
        <w:right w:val="none" w:sz="0" w:space="0" w:color="auto"/>
      </w:divBdr>
    </w:div>
    <w:div w:id="1083066788">
      <w:bodyDiv w:val="1"/>
      <w:marLeft w:val="0"/>
      <w:marRight w:val="0"/>
      <w:marTop w:val="0"/>
      <w:marBottom w:val="0"/>
      <w:divBdr>
        <w:top w:val="none" w:sz="0" w:space="0" w:color="auto"/>
        <w:left w:val="none" w:sz="0" w:space="0" w:color="auto"/>
        <w:bottom w:val="none" w:sz="0" w:space="0" w:color="auto"/>
        <w:right w:val="none" w:sz="0" w:space="0" w:color="auto"/>
      </w:divBdr>
    </w:div>
    <w:div w:id="1166438720">
      <w:bodyDiv w:val="1"/>
      <w:marLeft w:val="0"/>
      <w:marRight w:val="0"/>
      <w:marTop w:val="0"/>
      <w:marBottom w:val="0"/>
      <w:divBdr>
        <w:top w:val="none" w:sz="0" w:space="0" w:color="auto"/>
        <w:left w:val="none" w:sz="0" w:space="0" w:color="auto"/>
        <w:bottom w:val="none" w:sz="0" w:space="0" w:color="auto"/>
        <w:right w:val="none" w:sz="0" w:space="0" w:color="auto"/>
      </w:divBdr>
    </w:div>
    <w:div w:id="1251741403">
      <w:bodyDiv w:val="1"/>
      <w:marLeft w:val="0"/>
      <w:marRight w:val="0"/>
      <w:marTop w:val="0"/>
      <w:marBottom w:val="0"/>
      <w:divBdr>
        <w:top w:val="none" w:sz="0" w:space="0" w:color="auto"/>
        <w:left w:val="none" w:sz="0" w:space="0" w:color="auto"/>
        <w:bottom w:val="none" w:sz="0" w:space="0" w:color="auto"/>
        <w:right w:val="none" w:sz="0" w:space="0" w:color="auto"/>
      </w:divBdr>
    </w:div>
    <w:div w:id="1271429049">
      <w:bodyDiv w:val="1"/>
      <w:marLeft w:val="0"/>
      <w:marRight w:val="0"/>
      <w:marTop w:val="0"/>
      <w:marBottom w:val="0"/>
      <w:divBdr>
        <w:top w:val="none" w:sz="0" w:space="0" w:color="auto"/>
        <w:left w:val="none" w:sz="0" w:space="0" w:color="auto"/>
        <w:bottom w:val="none" w:sz="0" w:space="0" w:color="auto"/>
        <w:right w:val="none" w:sz="0" w:space="0" w:color="auto"/>
      </w:divBdr>
    </w:div>
    <w:div w:id="1370446695">
      <w:bodyDiv w:val="1"/>
      <w:marLeft w:val="0"/>
      <w:marRight w:val="0"/>
      <w:marTop w:val="0"/>
      <w:marBottom w:val="0"/>
      <w:divBdr>
        <w:top w:val="none" w:sz="0" w:space="0" w:color="auto"/>
        <w:left w:val="none" w:sz="0" w:space="0" w:color="auto"/>
        <w:bottom w:val="none" w:sz="0" w:space="0" w:color="auto"/>
        <w:right w:val="none" w:sz="0" w:space="0" w:color="auto"/>
      </w:divBdr>
    </w:div>
    <w:div w:id="1451902158">
      <w:bodyDiv w:val="1"/>
      <w:marLeft w:val="0"/>
      <w:marRight w:val="0"/>
      <w:marTop w:val="0"/>
      <w:marBottom w:val="0"/>
      <w:divBdr>
        <w:top w:val="none" w:sz="0" w:space="0" w:color="auto"/>
        <w:left w:val="none" w:sz="0" w:space="0" w:color="auto"/>
        <w:bottom w:val="none" w:sz="0" w:space="0" w:color="auto"/>
        <w:right w:val="none" w:sz="0" w:space="0" w:color="auto"/>
      </w:divBdr>
    </w:div>
    <w:div w:id="1469008461">
      <w:bodyDiv w:val="1"/>
      <w:marLeft w:val="0"/>
      <w:marRight w:val="0"/>
      <w:marTop w:val="0"/>
      <w:marBottom w:val="0"/>
      <w:divBdr>
        <w:top w:val="none" w:sz="0" w:space="0" w:color="auto"/>
        <w:left w:val="none" w:sz="0" w:space="0" w:color="auto"/>
        <w:bottom w:val="none" w:sz="0" w:space="0" w:color="auto"/>
        <w:right w:val="none" w:sz="0" w:space="0" w:color="auto"/>
      </w:divBdr>
    </w:div>
    <w:div w:id="1782338668">
      <w:bodyDiv w:val="1"/>
      <w:marLeft w:val="0"/>
      <w:marRight w:val="0"/>
      <w:marTop w:val="0"/>
      <w:marBottom w:val="0"/>
      <w:divBdr>
        <w:top w:val="none" w:sz="0" w:space="0" w:color="auto"/>
        <w:left w:val="none" w:sz="0" w:space="0" w:color="auto"/>
        <w:bottom w:val="none" w:sz="0" w:space="0" w:color="auto"/>
        <w:right w:val="none" w:sz="0" w:space="0" w:color="auto"/>
      </w:divBdr>
    </w:div>
    <w:div w:id="1824658968">
      <w:bodyDiv w:val="1"/>
      <w:marLeft w:val="0"/>
      <w:marRight w:val="0"/>
      <w:marTop w:val="0"/>
      <w:marBottom w:val="0"/>
      <w:divBdr>
        <w:top w:val="none" w:sz="0" w:space="0" w:color="auto"/>
        <w:left w:val="none" w:sz="0" w:space="0" w:color="auto"/>
        <w:bottom w:val="none" w:sz="0" w:space="0" w:color="auto"/>
        <w:right w:val="none" w:sz="0" w:space="0" w:color="auto"/>
      </w:divBdr>
    </w:div>
    <w:div w:id="1870025861">
      <w:bodyDiv w:val="1"/>
      <w:marLeft w:val="0"/>
      <w:marRight w:val="0"/>
      <w:marTop w:val="0"/>
      <w:marBottom w:val="0"/>
      <w:divBdr>
        <w:top w:val="none" w:sz="0" w:space="0" w:color="auto"/>
        <w:left w:val="none" w:sz="0" w:space="0" w:color="auto"/>
        <w:bottom w:val="none" w:sz="0" w:space="0" w:color="auto"/>
        <w:right w:val="none" w:sz="0" w:space="0" w:color="auto"/>
      </w:divBdr>
    </w:div>
    <w:div w:id="1886017435">
      <w:bodyDiv w:val="1"/>
      <w:marLeft w:val="0"/>
      <w:marRight w:val="0"/>
      <w:marTop w:val="0"/>
      <w:marBottom w:val="0"/>
      <w:divBdr>
        <w:top w:val="none" w:sz="0" w:space="0" w:color="auto"/>
        <w:left w:val="none" w:sz="0" w:space="0" w:color="auto"/>
        <w:bottom w:val="none" w:sz="0" w:space="0" w:color="auto"/>
        <w:right w:val="none" w:sz="0" w:space="0" w:color="auto"/>
      </w:divBdr>
    </w:div>
    <w:div w:id="1905337581">
      <w:bodyDiv w:val="1"/>
      <w:marLeft w:val="0"/>
      <w:marRight w:val="0"/>
      <w:marTop w:val="0"/>
      <w:marBottom w:val="0"/>
      <w:divBdr>
        <w:top w:val="none" w:sz="0" w:space="0" w:color="auto"/>
        <w:left w:val="none" w:sz="0" w:space="0" w:color="auto"/>
        <w:bottom w:val="none" w:sz="0" w:space="0" w:color="auto"/>
        <w:right w:val="none" w:sz="0" w:space="0" w:color="auto"/>
      </w:divBdr>
    </w:div>
    <w:div w:id="1998028511">
      <w:bodyDiv w:val="1"/>
      <w:marLeft w:val="0"/>
      <w:marRight w:val="0"/>
      <w:marTop w:val="0"/>
      <w:marBottom w:val="0"/>
      <w:divBdr>
        <w:top w:val="none" w:sz="0" w:space="0" w:color="auto"/>
        <w:left w:val="none" w:sz="0" w:space="0" w:color="auto"/>
        <w:bottom w:val="none" w:sz="0" w:space="0" w:color="auto"/>
        <w:right w:val="none" w:sz="0" w:space="0" w:color="auto"/>
      </w:divBdr>
    </w:div>
    <w:div w:id="2030182476">
      <w:bodyDiv w:val="1"/>
      <w:marLeft w:val="0"/>
      <w:marRight w:val="0"/>
      <w:marTop w:val="0"/>
      <w:marBottom w:val="0"/>
      <w:divBdr>
        <w:top w:val="none" w:sz="0" w:space="0" w:color="auto"/>
        <w:left w:val="none" w:sz="0" w:space="0" w:color="auto"/>
        <w:bottom w:val="none" w:sz="0" w:space="0" w:color="auto"/>
        <w:right w:val="none" w:sz="0" w:space="0" w:color="auto"/>
      </w:divBdr>
    </w:div>
    <w:div w:id="2116903779">
      <w:bodyDiv w:val="1"/>
      <w:marLeft w:val="0"/>
      <w:marRight w:val="0"/>
      <w:marTop w:val="0"/>
      <w:marBottom w:val="0"/>
      <w:divBdr>
        <w:top w:val="none" w:sz="0" w:space="0" w:color="auto"/>
        <w:left w:val="none" w:sz="0" w:space="0" w:color="auto"/>
        <w:bottom w:val="none" w:sz="0" w:space="0" w:color="auto"/>
        <w:right w:val="none" w:sz="0" w:space="0" w:color="auto"/>
      </w:divBdr>
    </w:div>
    <w:div w:id="211721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yperlink" Target="mailto:compliance-R00@russianpost.r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20D987-7877-4519-81CD-3F812E8AE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65-26-ТФДр</Template>
  <TotalTime>2</TotalTime>
  <Pages>49</Pages>
  <Words>23687</Words>
  <Characters>135019</Characters>
  <Application>Microsoft Office Word</Application>
  <DocSecurity>0</DocSecurity>
  <Lines>1125</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Пустой шаблон со стилями</vt:lpstr>
      <vt:lpstr>Пустой шаблон со стилями</vt:lpstr>
    </vt:vector>
  </TitlesOfParts>
  <Company>XX</Company>
  <LinksUpToDate>false</LinksUpToDate>
  <CharactersWithSpaces>158390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Трошкова Дарья Николаевна</dc:creator>
  <cp:lastModifiedBy>Ignat Markunas</cp:lastModifiedBy>
  <dcterms:created xsi:type="dcterms:W3CDTF">2026-02-24T17:08:00+03:00</dcterms:created>
  <dcterms:modified xsi:type="dcterms:W3CDTF">2026-06-19T10:29:07.113+05:00</dcterms:modified>
  <dc:title>Пустой шаблон со стилями</dc:title>
  <cp:keywords>Шаблон;Пустой;Стили</cp:keywords>
  <cp:revision>1</cp:revision>
  <cp:lastPrinted>2014-05-26T14:27:00Z</cp:lastPrinted>
</cp:coreProperties>
</file>